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E83" w:rsidRDefault="00FE2E83" w:rsidP="00627223">
      <w:pPr>
        <w:pStyle w:val="Titre"/>
      </w:pPr>
      <w:r>
        <w:t xml:space="preserve">HTML5 et CSS sur </w:t>
      </w:r>
      <w:proofErr w:type="spellStart"/>
      <w:r>
        <w:t>Raspberry</w:t>
      </w:r>
      <w:proofErr w:type="spellEnd"/>
      <w:r>
        <w:t xml:space="preserve"> Pi.</w:t>
      </w:r>
    </w:p>
    <w:p w:rsidR="00FE2E83" w:rsidRDefault="00FE2E83" w:rsidP="00627223">
      <w:r>
        <w:rPr>
          <w:noProof/>
          <w:lang w:eastAsia="fr-FR"/>
        </w:rPr>
        <w:drawing>
          <wp:inline distT="0" distB="0" distL="0" distR="0" wp14:anchorId="19EC20FB" wp14:editId="12BA0438">
            <wp:extent cx="6299835" cy="2588895"/>
            <wp:effectExtent l="19050" t="0" r="5715" b="0"/>
            <wp:docPr id="1" name="Image 0" descr="Web-Development-Html-C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b-Development-Html-Css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2588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2E83" w:rsidRDefault="00FE2E83" w:rsidP="00FE2E83">
      <w:pPr>
        <w:spacing w:after="200" w:line="276" w:lineRule="auto"/>
        <w:jc w:val="left"/>
      </w:pPr>
      <w:r>
        <w:br w:type="page"/>
      </w:r>
    </w:p>
    <w:tbl>
      <w:tblPr>
        <w:tblStyle w:val="Grilledutableau"/>
        <w:tblW w:w="5087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2130"/>
        <w:gridCol w:w="544"/>
        <w:gridCol w:w="546"/>
        <w:gridCol w:w="544"/>
        <w:gridCol w:w="546"/>
        <w:gridCol w:w="544"/>
        <w:gridCol w:w="546"/>
        <w:gridCol w:w="545"/>
        <w:gridCol w:w="547"/>
        <w:gridCol w:w="545"/>
        <w:gridCol w:w="547"/>
        <w:gridCol w:w="545"/>
        <w:gridCol w:w="547"/>
        <w:gridCol w:w="545"/>
        <w:gridCol w:w="547"/>
        <w:gridCol w:w="545"/>
      </w:tblGrid>
      <w:tr w:rsidR="00FE2E83" w:rsidTr="000534AA">
        <w:trPr>
          <w:cantSplit/>
          <w:trHeight w:val="4759"/>
        </w:trPr>
        <w:tc>
          <w:tcPr>
            <w:tcW w:w="1033" w:type="pct"/>
            <w:tcBorders>
              <w:top w:val="nil"/>
              <w:left w:val="nil"/>
            </w:tcBorders>
          </w:tcPr>
          <w:p w:rsidR="00FE2E83" w:rsidRPr="00656127" w:rsidRDefault="00FE2E83" w:rsidP="00056AAD">
            <w:pPr>
              <w:rPr>
                <w:sz w:val="18"/>
                <w:szCs w:val="18"/>
              </w:rPr>
            </w:pPr>
          </w:p>
        </w:tc>
        <w:tc>
          <w:tcPr>
            <w:tcW w:w="264" w:type="pct"/>
            <w:textDirection w:val="btLr"/>
            <w:vAlign w:val="center"/>
          </w:tcPr>
          <w:p w:rsidR="00FE2E83" w:rsidRDefault="00FE2E83" w:rsidP="000534AA">
            <w:pPr>
              <w:ind w:left="113" w:right="113"/>
              <w:jc w:val="left"/>
            </w:pPr>
            <w:r w:rsidRPr="00056AAD">
              <w:rPr>
                <w:b/>
              </w:rPr>
              <w:t>Validation1</w:t>
            </w:r>
            <w:r>
              <w:t> :</w:t>
            </w:r>
            <w:r w:rsidR="0090142E">
              <w:t xml:space="preserve"> Connexion à distance</w:t>
            </w:r>
          </w:p>
        </w:tc>
        <w:tc>
          <w:tcPr>
            <w:tcW w:w="265" w:type="pct"/>
            <w:textDirection w:val="btLr"/>
            <w:vAlign w:val="center"/>
          </w:tcPr>
          <w:p w:rsidR="00FE2E83" w:rsidRDefault="00FE2E83" w:rsidP="000534AA">
            <w:pPr>
              <w:ind w:left="113" w:right="113"/>
              <w:jc w:val="left"/>
            </w:pPr>
            <w:r w:rsidRPr="00056AAD">
              <w:rPr>
                <w:b/>
              </w:rPr>
              <w:t>Validation2</w:t>
            </w:r>
            <w:r>
              <w:t> :</w:t>
            </w:r>
            <w:r w:rsidR="0090142E">
              <w:t xml:space="preserve"> Balise &lt;body&gt;</w:t>
            </w:r>
          </w:p>
        </w:tc>
        <w:tc>
          <w:tcPr>
            <w:tcW w:w="264" w:type="pct"/>
            <w:textDirection w:val="btLr"/>
            <w:vAlign w:val="center"/>
          </w:tcPr>
          <w:p w:rsidR="00FE2E83" w:rsidRDefault="00FE2E83" w:rsidP="000534AA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 xml:space="preserve">3 </w:t>
            </w:r>
            <w:r>
              <w:t>:</w:t>
            </w:r>
            <w:r w:rsidR="0090142E">
              <w:t xml:space="preserve"> Balise &lt;h1&gt;</w:t>
            </w:r>
          </w:p>
        </w:tc>
        <w:tc>
          <w:tcPr>
            <w:tcW w:w="265" w:type="pct"/>
            <w:textDirection w:val="btLr"/>
            <w:vAlign w:val="center"/>
          </w:tcPr>
          <w:p w:rsidR="00FE2E83" w:rsidRDefault="00FE2E83" w:rsidP="000534AA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4</w:t>
            </w:r>
            <w:r>
              <w:t> :</w:t>
            </w:r>
            <w:r w:rsidR="0090142E">
              <w:t xml:space="preserve"> Balise &lt;p&gt;</w:t>
            </w:r>
          </w:p>
        </w:tc>
        <w:tc>
          <w:tcPr>
            <w:tcW w:w="264" w:type="pct"/>
            <w:textDirection w:val="btLr"/>
            <w:vAlign w:val="center"/>
          </w:tcPr>
          <w:p w:rsidR="00FE2E83" w:rsidRDefault="00FE2E83" w:rsidP="000534AA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5</w:t>
            </w:r>
            <w:r>
              <w:t> :</w:t>
            </w:r>
            <w:r w:rsidR="0090142E">
              <w:t xml:space="preserve"> Balise &lt;</w:t>
            </w:r>
            <w:proofErr w:type="spellStart"/>
            <w:r w:rsidR="0090142E">
              <w:t>br</w:t>
            </w:r>
            <w:proofErr w:type="spellEnd"/>
            <w:r w:rsidR="0090142E">
              <w:t>&gt;</w:t>
            </w:r>
          </w:p>
        </w:tc>
        <w:tc>
          <w:tcPr>
            <w:tcW w:w="265" w:type="pct"/>
            <w:textDirection w:val="btLr"/>
            <w:vAlign w:val="center"/>
          </w:tcPr>
          <w:p w:rsidR="00FE2E83" w:rsidRDefault="00FE2E83" w:rsidP="000534AA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6</w:t>
            </w:r>
            <w:r>
              <w:t> :</w:t>
            </w:r>
            <w:r w:rsidR="0090142E">
              <w:t xml:space="preserve"> Balise &lt;</w:t>
            </w:r>
            <w:proofErr w:type="spellStart"/>
            <w:r w:rsidR="0090142E">
              <w:t>ul</w:t>
            </w:r>
            <w:proofErr w:type="spellEnd"/>
            <w:r w:rsidR="0090142E">
              <w:t>&gt; et &lt;li&gt;</w:t>
            </w:r>
          </w:p>
        </w:tc>
        <w:tc>
          <w:tcPr>
            <w:tcW w:w="264" w:type="pct"/>
            <w:textDirection w:val="btLr"/>
            <w:vAlign w:val="center"/>
          </w:tcPr>
          <w:p w:rsidR="00FE2E83" w:rsidRDefault="00FE2E83" w:rsidP="000534AA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7</w:t>
            </w:r>
            <w:r>
              <w:t> :</w:t>
            </w:r>
            <w:r w:rsidR="00362CFC">
              <w:t xml:space="preserve"> Balise &lt;</w:t>
            </w:r>
            <w:proofErr w:type="spellStart"/>
            <w:r w:rsidR="00362CFC">
              <w:t>ul</w:t>
            </w:r>
            <w:proofErr w:type="spellEnd"/>
            <w:r w:rsidR="00362CFC">
              <w:t>&gt; et &lt;</w:t>
            </w:r>
            <w:proofErr w:type="spellStart"/>
            <w:r w:rsidR="00362CFC">
              <w:t>ol</w:t>
            </w:r>
            <w:proofErr w:type="spellEnd"/>
            <w:r w:rsidR="00362CFC">
              <w:t>&gt;</w:t>
            </w:r>
          </w:p>
        </w:tc>
        <w:tc>
          <w:tcPr>
            <w:tcW w:w="265" w:type="pct"/>
            <w:textDirection w:val="btLr"/>
            <w:vAlign w:val="center"/>
          </w:tcPr>
          <w:p w:rsidR="00FE2E83" w:rsidRDefault="00FE2E83" w:rsidP="000534AA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8</w:t>
            </w:r>
            <w:r>
              <w:t> :</w:t>
            </w:r>
            <w:r w:rsidR="00362CFC">
              <w:t xml:space="preserve"> Liens internes</w:t>
            </w:r>
          </w:p>
        </w:tc>
        <w:tc>
          <w:tcPr>
            <w:tcW w:w="264" w:type="pct"/>
            <w:textDirection w:val="btLr"/>
            <w:vAlign w:val="center"/>
          </w:tcPr>
          <w:p w:rsidR="00FE2E83" w:rsidRPr="00FE2E83" w:rsidRDefault="00FE2E83" w:rsidP="000534AA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9</w:t>
            </w:r>
            <w:r>
              <w:t> :</w:t>
            </w:r>
            <w:r w:rsidR="00362CFC">
              <w:t xml:space="preserve"> Liens vers une autre page</w:t>
            </w:r>
          </w:p>
        </w:tc>
        <w:tc>
          <w:tcPr>
            <w:tcW w:w="265" w:type="pct"/>
            <w:textDirection w:val="btLr"/>
            <w:vAlign w:val="center"/>
          </w:tcPr>
          <w:p w:rsidR="00FE2E83" w:rsidRPr="000534AA" w:rsidRDefault="00FE2E83" w:rsidP="000534AA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10</w:t>
            </w:r>
            <w:r>
              <w:t> :</w:t>
            </w:r>
            <w:r w:rsidR="00362CFC">
              <w:t xml:space="preserve"> Liens externes à la page</w:t>
            </w:r>
          </w:p>
        </w:tc>
        <w:tc>
          <w:tcPr>
            <w:tcW w:w="264" w:type="pct"/>
            <w:textDirection w:val="btLr"/>
            <w:vAlign w:val="center"/>
          </w:tcPr>
          <w:p w:rsidR="00FE2E83" w:rsidRPr="000534AA" w:rsidRDefault="00FE2E83" w:rsidP="000534AA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11</w:t>
            </w:r>
            <w:r>
              <w:t> :</w:t>
            </w:r>
            <w:r w:rsidR="00631A7B">
              <w:t xml:space="preserve"> Insertion d’images</w:t>
            </w:r>
          </w:p>
        </w:tc>
        <w:tc>
          <w:tcPr>
            <w:tcW w:w="265" w:type="pct"/>
            <w:textDirection w:val="btLr"/>
            <w:vAlign w:val="center"/>
          </w:tcPr>
          <w:p w:rsidR="00FE2E83" w:rsidRPr="000534AA" w:rsidRDefault="00FE2E83" w:rsidP="000534AA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12</w:t>
            </w:r>
            <w:r>
              <w:t> :</w:t>
            </w:r>
            <w:r w:rsidR="00631A7B">
              <w:t xml:space="preserve"> Constatation application CSS</w:t>
            </w:r>
          </w:p>
        </w:tc>
        <w:tc>
          <w:tcPr>
            <w:tcW w:w="264" w:type="pct"/>
            <w:textDirection w:val="btLr"/>
            <w:vAlign w:val="center"/>
          </w:tcPr>
          <w:p w:rsidR="00FE2E83" w:rsidRPr="000534AA" w:rsidRDefault="00FE2E83" w:rsidP="000534AA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13</w:t>
            </w:r>
            <w:r>
              <w:t> :</w:t>
            </w:r>
            <w:r w:rsidR="00631A7B">
              <w:t xml:space="preserve"> Analyse fichier CSS</w:t>
            </w:r>
          </w:p>
        </w:tc>
        <w:tc>
          <w:tcPr>
            <w:tcW w:w="265" w:type="pct"/>
            <w:textDirection w:val="btLr"/>
            <w:vAlign w:val="center"/>
          </w:tcPr>
          <w:p w:rsidR="00FE2E83" w:rsidRPr="000534AA" w:rsidRDefault="00FE2E83" w:rsidP="000534AA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14</w:t>
            </w:r>
            <w:r>
              <w:t> :</w:t>
            </w:r>
            <w:r w:rsidR="00631A7B">
              <w:t xml:space="preserve"> Création page Web</w:t>
            </w:r>
          </w:p>
        </w:tc>
        <w:tc>
          <w:tcPr>
            <w:tcW w:w="265" w:type="pct"/>
            <w:textDirection w:val="btLr"/>
            <w:vAlign w:val="center"/>
          </w:tcPr>
          <w:p w:rsidR="00FE2E83" w:rsidRDefault="00FE2E83" w:rsidP="000534AA">
            <w:pPr>
              <w:ind w:left="113" w:right="113"/>
              <w:jc w:val="left"/>
              <w:rPr>
                <w:b/>
              </w:rPr>
            </w:pPr>
            <w:r>
              <w:rPr>
                <w:b/>
              </w:rPr>
              <w:t>Total</w:t>
            </w:r>
          </w:p>
        </w:tc>
        <w:bookmarkStart w:id="0" w:name="_GoBack"/>
        <w:bookmarkEnd w:id="0"/>
      </w:tr>
      <w:tr w:rsidR="003A1003" w:rsidTr="000534AA">
        <w:trPr>
          <w:trHeight w:val="1101"/>
        </w:trPr>
        <w:tc>
          <w:tcPr>
            <w:tcW w:w="1033" w:type="pct"/>
            <w:vAlign w:val="center"/>
          </w:tcPr>
          <w:p w:rsidR="003A1003" w:rsidRPr="009A2494" w:rsidRDefault="003A1003" w:rsidP="0099424F">
            <w:pPr>
              <w:jc w:val="left"/>
              <w:rPr>
                <w:rFonts w:eastAsia="Times New Roman" w:cs="Times New Roman"/>
                <w:b/>
                <w:sz w:val="16"/>
                <w:szCs w:val="16"/>
                <w:lang w:eastAsia="fr-FR"/>
              </w:rPr>
            </w:pPr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ARMBRUSTER Guillaume</w:t>
            </w:r>
          </w:p>
          <w:p w:rsidR="003A1003" w:rsidRPr="009A2494" w:rsidRDefault="003A1003" w:rsidP="0099424F">
            <w:pPr>
              <w:jc w:val="left"/>
              <w:rPr>
                <w:rFonts w:eastAsia="Times New Roman" w:cs="Times New Roman"/>
                <w:b/>
                <w:sz w:val="16"/>
                <w:szCs w:val="16"/>
                <w:lang w:eastAsia="fr-FR"/>
              </w:rPr>
            </w:pPr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PEROT </w:t>
            </w:r>
            <w:proofErr w:type="spellStart"/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Even</w:t>
            </w:r>
            <w:proofErr w:type="spellEnd"/>
          </w:p>
          <w:p w:rsidR="003A1003" w:rsidRPr="009A2494" w:rsidRDefault="003A1003" w:rsidP="0099424F">
            <w:pPr>
              <w:jc w:val="left"/>
              <w:rPr>
                <w:rFonts w:eastAsia="Times New Roman" w:cs="Times New Roman"/>
                <w:b/>
                <w:sz w:val="16"/>
                <w:szCs w:val="16"/>
                <w:lang w:eastAsia="fr-FR"/>
              </w:rPr>
            </w:pPr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THIRIET Alison</w:t>
            </w:r>
          </w:p>
        </w:tc>
        <w:tc>
          <w:tcPr>
            <w:tcW w:w="264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5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4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5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4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5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4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5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4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5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4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5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4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5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5" w:type="pct"/>
            <w:vAlign w:val="center"/>
          </w:tcPr>
          <w:p w:rsidR="003A1003" w:rsidRDefault="003A1003" w:rsidP="000534AA">
            <w:pPr>
              <w:jc w:val="center"/>
            </w:pPr>
          </w:p>
        </w:tc>
      </w:tr>
      <w:tr w:rsidR="003A1003" w:rsidTr="000534AA">
        <w:trPr>
          <w:trHeight w:val="1101"/>
        </w:trPr>
        <w:tc>
          <w:tcPr>
            <w:tcW w:w="1033" w:type="pct"/>
            <w:vAlign w:val="center"/>
          </w:tcPr>
          <w:p w:rsidR="003A1003" w:rsidRPr="009A2494" w:rsidRDefault="003A1003" w:rsidP="0099424F">
            <w:pPr>
              <w:jc w:val="left"/>
              <w:rPr>
                <w:rFonts w:eastAsia="Times New Roman" w:cs="Times New Roman"/>
                <w:b/>
                <w:sz w:val="16"/>
                <w:szCs w:val="16"/>
                <w:lang w:eastAsia="fr-FR"/>
              </w:rPr>
            </w:pPr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BOUARROUDJ Quentin</w:t>
            </w:r>
          </w:p>
          <w:p w:rsidR="003A1003" w:rsidRPr="009A2494" w:rsidRDefault="003A1003" w:rsidP="0099424F">
            <w:pPr>
              <w:jc w:val="left"/>
              <w:rPr>
                <w:rFonts w:eastAsia="Times New Roman" w:cs="Times New Roman"/>
                <w:b/>
                <w:sz w:val="16"/>
                <w:szCs w:val="16"/>
                <w:lang w:eastAsia="fr-FR"/>
              </w:rPr>
            </w:pPr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CHRIST Alexis</w:t>
            </w:r>
          </w:p>
          <w:p w:rsidR="003A1003" w:rsidRPr="009A2494" w:rsidRDefault="003A1003" w:rsidP="0099424F">
            <w:pPr>
              <w:jc w:val="left"/>
              <w:rPr>
                <w:rFonts w:eastAsia="Times New Roman" w:cs="Times New Roman"/>
                <w:b/>
                <w:sz w:val="16"/>
                <w:szCs w:val="16"/>
                <w:lang w:eastAsia="fr-FR"/>
              </w:rPr>
            </w:pPr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MERTZ Nicolas</w:t>
            </w:r>
          </w:p>
        </w:tc>
        <w:tc>
          <w:tcPr>
            <w:tcW w:w="264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5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4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5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4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5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4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5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4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5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4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5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4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5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5" w:type="pct"/>
            <w:vAlign w:val="center"/>
          </w:tcPr>
          <w:p w:rsidR="003A1003" w:rsidRDefault="003A1003" w:rsidP="000534AA">
            <w:pPr>
              <w:jc w:val="center"/>
            </w:pPr>
          </w:p>
        </w:tc>
      </w:tr>
      <w:tr w:rsidR="003A1003" w:rsidTr="000534AA">
        <w:trPr>
          <w:trHeight w:val="1101"/>
        </w:trPr>
        <w:tc>
          <w:tcPr>
            <w:tcW w:w="1033" w:type="pct"/>
            <w:vAlign w:val="center"/>
          </w:tcPr>
          <w:p w:rsidR="003A1003" w:rsidRPr="009A2494" w:rsidRDefault="003A1003" w:rsidP="0099424F">
            <w:pPr>
              <w:jc w:val="left"/>
              <w:rPr>
                <w:rFonts w:eastAsia="Times New Roman" w:cs="Times New Roman"/>
                <w:b/>
                <w:sz w:val="16"/>
                <w:szCs w:val="16"/>
                <w:lang w:eastAsia="fr-FR"/>
              </w:rPr>
            </w:pPr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AYVAZ </w:t>
            </w:r>
            <w:proofErr w:type="spellStart"/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Ozkan</w:t>
            </w:r>
            <w:proofErr w:type="spellEnd"/>
          </w:p>
          <w:p w:rsidR="003A1003" w:rsidRPr="009A2494" w:rsidRDefault="003A1003" w:rsidP="0099424F">
            <w:pPr>
              <w:jc w:val="left"/>
              <w:rPr>
                <w:rFonts w:eastAsia="Times New Roman" w:cs="Times New Roman"/>
                <w:b/>
                <w:sz w:val="16"/>
                <w:szCs w:val="16"/>
                <w:lang w:eastAsia="fr-FR"/>
              </w:rPr>
            </w:pPr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BELLOTTO Frank</w:t>
            </w:r>
          </w:p>
          <w:p w:rsidR="003A1003" w:rsidRPr="009A2494" w:rsidRDefault="003A1003" w:rsidP="0099424F">
            <w:pPr>
              <w:jc w:val="left"/>
              <w:rPr>
                <w:rFonts w:eastAsia="Times New Roman" w:cs="Times New Roman"/>
                <w:b/>
                <w:sz w:val="16"/>
                <w:szCs w:val="16"/>
                <w:lang w:eastAsia="fr-FR"/>
              </w:rPr>
            </w:pPr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HENNENFENT Alexandre</w:t>
            </w:r>
          </w:p>
        </w:tc>
        <w:tc>
          <w:tcPr>
            <w:tcW w:w="264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5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4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5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4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5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4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5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4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5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4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5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4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5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5" w:type="pct"/>
            <w:vAlign w:val="center"/>
          </w:tcPr>
          <w:p w:rsidR="003A1003" w:rsidRDefault="003A1003" w:rsidP="000534AA">
            <w:pPr>
              <w:jc w:val="center"/>
            </w:pPr>
          </w:p>
        </w:tc>
      </w:tr>
      <w:tr w:rsidR="003A1003" w:rsidTr="000534AA">
        <w:trPr>
          <w:trHeight w:val="1101"/>
        </w:trPr>
        <w:tc>
          <w:tcPr>
            <w:tcW w:w="1033" w:type="pct"/>
            <w:vAlign w:val="center"/>
          </w:tcPr>
          <w:p w:rsidR="003A1003" w:rsidRPr="009A2494" w:rsidRDefault="003A1003" w:rsidP="0099424F">
            <w:pPr>
              <w:jc w:val="left"/>
              <w:rPr>
                <w:rFonts w:eastAsia="Times New Roman" w:cs="Times New Roman"/>
                <w:b/>
                <w:sz w:val="16"/>
                <w:szCs w:val="16"/>
                <w:lang w:eastAsia="fr-FR"/>
              </w:rPr>
            </w:pPr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DANDRELLE Thibaut</w:t>
            </w:r>
          </w:p>
          <w:p w:rsidR="003A1003" w:rsidRPr="009A2494" w:rsidRDefault="003A1003" w:rsidP="0099424F">
            <w:pPr>
              <w:jc w:val="left"/>
              <w:rPr>
                <w:rFonts w:eastAsia="Times New Roman" w:cs="Times New Roman"/>
                <w:b/>
                <w:sz w:val="16"/>
                <w:szCs w:val="16"/>
                <w:lang w:eastAsia="fr-FR"/>
              </w:rPr>
            </w:pPr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DURAND Damien</w:t>
            </w:r>
          </w:p>
          <w:p w:rsidR="003A1003" w:rsidRPr="009A2494" w:rsidRDefault="003A1003" w:rsidP="0099424F">
            <w:pPr>
              <w:jc w:val="left"/>
              <w:rPr>
                <w:rFonts w:eastAsia="Times New Roman" w:cs="Times New Roman"/>
                <w:b/>
                <w:sz w:val="16"/>
                <w:szCs w:val="16"/>
                <w:lang w:eastAsia="fr-FR"/>
              </w:rPr>
            </w:pPr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GUIOT Anthony</w:t>
            </w:r>
          </w:p>
        </w:tc>
        <w:tc>
          <w:tcPr>
            <w:tcW w:w="264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5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4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5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4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5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4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5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4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5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4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5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4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5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5" w:type="pct"/>
            <w:vAlign w:val="center"/>
          </w:tcPr>
          <w:p w:rsidR="003A1003" w:rsidRDefault="003A1003" w:rsidP="000534AA">
            <w:pPr>
              <w:jc w:val="center"/>
            </w:pPr>
          </w:p>
        </w:tc>
      </w:tr>
      <w:tr w:rsidR="003A1003" w:rsidTr="000534AA">
        <w:trPr>
          <w:trHeight w:val="1101"/>
        </w:trPr>
        <w:tc>
          <w:tcPr>
            <w:tcW w:w="1033" w:type="pct"/>
            <w:vAlign w:val="center"/>
          </w:tcPr>
          <w:p w:rsidR="003A1003" w:rsidRPr="009A2494" w:rsidRDefault="003A1003" w:rsidP="0099424F">
            <w:pPr>
              <w:jc w:val="left"/>
              <w:rPr>
                <w:rFonts w:eastAsia="Times New Roman" w:cs="Times New Roman"/>
                <w:b/>
                <w:sz w:val="16"/>
                <w:szCs w:val="16"/>
                <w:lang w:eastAsia="fr-FR"/>
              </w:rPr>
            </w:pPr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DEL REY Thomas</w:t>
            </w:r>
          </w:p>
          <w:p w:rsidR="003A1003" w:rsidRPr="009A2494" w:rsidRDefault="003A1003" w:rsidP="0099424F">
            <w:pPr>
              <w:jc w:val="left"/>
              <w:rPr>
                <w:rFonts w:eastAsia="Times New Roman" w:cs="Times New Roman"/>
                <w:b/>
                <w:sz w:val="16"/>
                <w:szCs w:val="16"/>
                <w:lang w:eastAsia="fr-FR"/>
              </w:rPr>
            </w:pPr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KADEM Maxime</w:t>
            </w:r>
          </w:p>
          <w:p w:rsidR="003A1003" w:rsidRPr="009A2494" w:rsidRDefault="003A1003" w:rsidP="0099424F">
            <w:pPr>
              <w:jc w:val="left"/>
              <w:rPr>
                <w:rFonts w:eastAsia="Times New Roman" w:cs="Times New Roman"/>
                <w:b/>
                <w:sz w:val="16"/>
                <w:szCs w:val="16"/>
                <w:lang w:eastAsia="fr-FR"/>
              </w:rPr>
            </w:pPr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SIMON Christophe</w:t>
            </w:r>
          </w:p>
        </w:tc>
        <w:tc>
          <w:tcPr>
            <w:tcW w:w="264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5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4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5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4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5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4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5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4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5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4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5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4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5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5" w:type="pct"/>
            <w:vAlign w:val="center"/>
          </w:tcPr>
          <w:p w:rsidR="003A1003" w:rsidRDefault="003A1003" w:rsidP="000534AA">
            <w:pPr>
              <w:jc w:val="center"/>
            </w:pPr>
          </w:p>
        </w:tc>
      </w:tr>
      <w:tr w:rsidR="003A1003" w:rsidTr="000534AA">
        <w:trPr>
          <w:trHeight w:val="1101"/>
        </w:trPr>
        <w:tc>
          <w:tcPr>
            <w:tcW w:w="1033" w:type="pct"/>
            <w:vAlign w:val="center"/>
          </w:tcPr>
          <w:p w:rsidR="003A1003" w:rsidRPr="009A2494" w:rsidRDefault="003A1003" w:rsidP="0099424F">
            <w:pPr>
              <w:jc w:val="left"/>
              <w:rPr>
                <w:rFonts w:eastAsia="Times New Roman" w:cs="Times New Roman"/>
                <w:b/>
                <w:sz w:val="16"/>
                <w:szCs w:val="16"/>
                <w:lang w:eastAsia="fr-FR"/>
              </w:rPr>
            </w:pPr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MERLIER Florian</w:t>
            </w:r>
          </w:p>
          <w:p w:rsidR="003A1003" w:rsidRPr="009A2494" w:rsidRDefault="003A1003" w:rsidP="0099424F">
            <w:pPr>
              <w:jc w:val="left"/>
              <w:rPr>
                <w:rFonts w:eastAsia="Times New Roman" w:cs="Times New Roman"/>
                <w:b/>
                <w:sz w:val="16"/>
                <w:szCs w:val="16"/>
                <w:lang w:eastAsia="fr-FR"/>
              </w:rPr>
            </w:pPr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PIERRE Maxime</w:t>
            </w:r>
          </w:p>
        </w:tc>
        <w:tc>
          <w:tcPr>
            <w:tcW w:w="264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5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4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5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4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5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4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5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4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5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4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5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4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5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5" w:type="pct"/>
            <w:vAlign w:val="center"/>
          </w:tcPr>
          <w:p w:rsidR="003A1003" w:rsidRDefault="003A1003" w:rsidP="000534AA">
            <w:pPr>
              <w:jc w:val="center"/>
            </w:pPr>
          </w:p>
        </w:tc>
      </w:tr>
      <w:tr w:rsidR="003A1003" w:rsidTr="000534AA">
        <w:trPr>
          <w:trHeight w:val="1101"/>
        </w:trPr>
        <w:tc>
          <w:tcPr>
            <w:tcW w:w="1033" w:type="pct"/>
            <w:vAlign w:val="center"/>
          </w:tcPr>
          <w:p w:rsidR="003A1003" w:rsidRPr="009A2494" w:rsidRDefault="003A1003" w:rsidP="0099424F">
            <w:pPr>
              <w:jc w:val="left"/>
              <w:rPr>
                <w:rFonts w:eastAsia="Times New Roman" w:cs="Times New Roman"/>
                <w:b/>
                <w:sz w:val="16"/>
                <w:szCs w:val="16"/>
                <w:lang w:eastAsia="fr-FR"/>
              </w:rPr>
            </w:pPr>
            <w:r w:rsidRPr="006C4B64">
              <w:rPr>
                <w:rFonts w:eastAsia="Times New Roman" w:cs="Times New Roman"/>
                <w:b/>
                <w:sz w:val="16"/>
                <w:szCs w:val="16"/>
                <w:lang w:eastAsia="fr-FR"/>
              </w:rPr>
              <w:t>RODRIGUES Raphaël</w:t>
            </w:r>
          </w:p>
        </w:tc>
        <w:tc>
          <w:tcPr>
            <w:tcW w:w="264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5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4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5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4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5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4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5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4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5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4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5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4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5" w:type="pct"/>
            <w:vAlign w:val="center"/>
          </w:tcPr>
          <w:p w:rsidR="003A1003" w:rsidRDefault="003A1003" w:rsidP="000534AA">
            <w:pPr>
              <w:jc w:val="center"/>
            </w:pPr>
          </w:p>
        </w:tc>
        <w:tc>
          <w:tcPr>
            <w:tcW w:w="265" w:type="pct"/>
            <w:vAlign w:val="center"/>
          </w:tcPr>
          <w:p w:rsidR="003A1003" w:rsidRDefault="003A1003" w:rsidP="000534AA">
            <w:pPr>
              <w:jc w:val="center"/>
            </w:pPr>
          </w:p>
        </w:tc>
      </w:tr>
    </w:tbl>
    <w:p w:rsidR="00056AAD" w:rsidRDefault="00056AAD" w:rsidP="00056AAD"/>
    <w:p w:rsidR="00056AAD" w:rsidRPr="00056AAD" w:rsidRDefault="00056AAD" w:rsidP="00056AAD"/>
    <w:sectPr w:rsidR="00056AAD" w:rsidRPr="00056AAD" w:rsidSect="00B303E7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530" w:right="1134" w:bottom="1418" w:left="851" w:header="568" w:footer="2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2E6" w:rsidRDefault="00AC62E6" w:rsidP="00E5315F">
      <w:r>
        <w:separator/>
      </w:r>
    </w:p>
  </w:endnote>
  <w:endnote w:type="continuationSeparator" w:id="0">
    <w:p w:rsidR="00AC62E6" w:rsidRDefault="00AC62E6" w:rsidP="00E53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ecision">
    <w:altName w:val="Lucida Sans Unicode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dobe Caslon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chnical"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ADGJG+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5" w:type="pct"/>
      <w:tblInd w:w="-34" w:type="dxa"/>
      <w:tblLayout w:type="fixed"/>
      <w:tblLook w:val="04A0" w:firstRow="1" w:lastRow="0" w:firstColumn="1" w:lastColumn="0" w:noHBand="0" w:noVBand="1"/>
    </w:tblPr>
    <w:tblGrid>
      <w:gridCol w:w="6613"/>
      <w:gridCol w:w="252"/>
      <w:gridCol w:w="3302"/>
    </w:tblGrid>
    <w:tr w:rsidR="00026422" w:rsidTr="007F47FC">
      <w:tc>
        <w:tcPr>
          <w:tcW w:w="3251" w:type="pct"/>
          <w:shd w:val="clear" w:color="auto" w:fill="AAC838"/>
        </w:tcPr>
        <w:p w:rsidR="00026422" w:rsidRPr="00645B29" w:rsidRDefault="00026422" w:rsidP="007F47FC">
          <w:pPr>
            <w:pStyle w:val="Sansinterligne"/>
            <w:ind w:right="360"/>
            <w:rPr>
              <w:szCs w:val="5"/>
            </w:rPr>
          </w:pPr>
        </w:p>
      </w:tc>
      <w:tc>
        <w:tcPr>
          <w:tcW w:w="124" w:type="pct"/>
        </w:tcPr>
        <w:p w:rsidR="00026422" w:rsidRDefault="00026422" w:rsidP="007F47FC">
          <w:pPr>
            <w:pStyle w:val="Sansinterligne"/>
          </w:pPr>
        </w:p>
      </w:tc>
      <w:tc>
        <w:tcPr>
          <w:tcW w:w="1624" w:type="pct"/>
          <w:shd w:val="clear" w:color="auto" w:fill="7F7F7F" w:themeFill="text1" w:themeFillTint="80"/>
        </w:tcPr>
        <w:p w:rsidR="00026422" w:rsidRDefault="00026422" w:rsidP="007F47FC">
          <w:pPr>
            <w:pStyle w:val="Sansinterligne"/>
          </w:pPr>
        </w:p>
      </w:tc>
    </w:tr>
    <w:tr w:rsidR="00026422" w:rsidTr="007F47FC">
      <w:tc>
        <w:tcPr>
          <w:tcW w:w="3251" w:type="pct"/>
          <w:vAlign w:val="center"/>
        </w:tcPr>
        <w:p w:rsidR="00026422" w:rsidRPr="00B303E7" w:rsidRDefault="00FE2E83" w:rsidP="00056AAD">
          <w:pPr>
            <w:pStyle w:val="Pieddepage"/>
            <w:rPr>
              <w:color w:val="404040" w:themeColor="text1" w:themeTint="BF"/>
              <w:szCs w:val="24"/>
            </w:rPr>
          </w:pPr>
          <w:r>
            <w:rPr>
              <w:color w:val="404040" w:themeColor="text1" w:themeTint="BF"/>
              <w:szCs w:val="24"/>
            </w:rPr>
            <w:t xml:space="preserve">HTML et CSS sur </w:t>
          </w:r>
          <w:proofErr w:type="spellStart"/>
          <w:r>
            <w:rPr>
              <w:color w:val="404040" w:themeColor="text1" w:themeTint="BF"/>
              <w:szCs w:val="24"/>
            </w:rPr>
            <w:t>Raspberry</w:t>
          </w:r>
          <w:proofErr w:type="spellEnd"/>
          <w:r>
            <w:rPr>
              <w:color w:val="404040" w:themeColor="text1" w:themeTint="BF"/>
              <w:szCs w:val="24"/>
            </w:rPr>
            <w:t xml:space="preserve"> Pi</w:t>
          </w:r>
        </w:p>
      </w:tc>
      <w:tc>
        <w:tcPr>
          <w:tcW w:w="124" w:type="pct"/>
          <w:vAlign w:val="center"/>
        </w:tcPr>
        <w:p w:rsidR="00026422" w:rsidRDefault="00026422" w:rsidP="007F47FC">
          <w:pPr>
            <w:pStyle w:val="Pieddepage"/>
          </w:pPr>
        </w:p>
      </w:tc>
      <w:tc>
        <w:tcPr>
          <w:tcW w:w="1624" w:type="pct"/>
          <w:vAlign w:val="center"/>
        </w:tcPr>
        <w:p w:rsidR="00026422" w:rsidRDefault="00026422" w:rsidP="00541E3E">
          <w:pPr>
            <w:tabs>
              <w:tab w:val="left" w:pos="540"/>
            </w:tabs>
          </w:pPr>
          <w:r>
            <w:tab/>
          </w:r>
          <w:sdt>
            <w:sdtPr>
              <w:id w:val="250395305"/>
              <w:docPartObj>
                <w:docPartGallery w:val="Page Numbers (Top of Page)"/>
                <w:docPartUnique/>
              </w:docPartObj>
            </w:sdtPr>
            <w:sdtEndPr/>
            <w:sdtContent>
              <w:r>
                <w:t xml:space="preserve">Page </w:t>
              </w:r>
              <w:r w:rsidR="005B3D62">
                <w:fldChar w:fldCharType="begin"/>
              </w:r>
              <w:r w:rsidR="005B3D62">
                <w:instrText xml:space="preserve"> PAGE </w:instrText>
              </w:r>
              <w:r w:rsidR="005B3D62">
                <w:fldChar w:fldCharType="separate"/>
              </w:r>
              <w:r w:rsidR="00681FB7">
                <w:rPr>
                  <w:noProof/>
                </w:rPr>
                <w:t>2</w:t>
              </w:r>
              <w:r w:rsidR="005B3D62">
                <w:rPr>
                  <w:noProof/>
                </w:rPr>
                <w:fldChar w:fldCharType="end"/>
              </w:r>
              <w:r>
                <w:t xml:space="preserve"> sur </w:t>
              </w:r>
              <w:r w:rsidR="00AC62E6">
                <w:fldChar w:fldCharType="begin"/>
              </w:r>
              <w:r w:rsidR="00AC62E6">
                <w:instrText xml:space="preserve"> NUMPAGES  </w:instrText>
              </w:r>
              <w:r w:rsidR="00AC62E6">
                <w:fldChar w:fldCharType="separate"/>
              </w:r>
              <w:r w:rsidR="00681FB7">
                <w:rPr>
                  <w:noProof/>
                </w:rPr>
                <w:t>2</w:t>
              </w:r>
              <w:r w:rsidR="00AC62E6">
                <w:rPr>
                  <w:noProof/>
                </w:rPr>
                <w:fldChar w:fldCharType="end"/>
              </w:r>
            </w:sdtContent>
          </w:sdt>
        </w:p>
        <w:p w:rsidR="00026422" w:rsidRDefault="00026422" w:rsidP="00B303E7">
          <w:pPr>
            <w:pStyle w:val="FooterRight"/>
            <w:tabs>
              <w:tab w:val="left" w:pos="2459"/>
            </w:tabs>
            <w:jc w:val="left"/>
          </w:pPr>
        </w:p>
      </w:tc>
    </w:tr>
  </w:tbl>
  <w:p w:rsidR="00026422" w:rsidRDefault="00026422" w:rsidP="00B303E7">
    <w:pPr>
      <w:pStyle w:val="Pieddepage"/>
      <w:tabs>
        <w:tab w:val="clear" w:pos="4536"/>
        <w:tab w:val="left" w:pos="388"/>
        <w:tab w:val="left" w:pos="993"/>
        <w:tab w:val="left" w:pos="6237"/>
        <w:tab w:val="left" w:pos="6663"/>
      </w:tabs>
    </w:pPr>
    <w:r>
      <w:rPr>
        <w:rStyle w:val="Numrodepage"/>
        <w:rFonts w:ascii="Arial Rounded MT Bold" w:hAnsi="Arial Rounded MT Bold"/>
        <w:b/>
        <w:vanish/>
      </w:rPr>
      <w:t>2</w:t>
    </w:r>
    <w:r>
      <w:rPr>
        <w:rStyle w:val="Numrodepage"/>
        <w:rFonts w:ascii="Arial Rounded MT Bold" w:hAnsi="Arial Rounded MT Bold"/>
        <w:b/>
      </w:rPr>
      <w:tab/>
    </w:r>
    <w:r>
      <w:rPr>
        <w:rFonts w:ascii="Arial Black" w:hAnsi="Arial Black"/>
      </w:rPr>
      <w:tab/>
    </w:r>
    <w:r>
      <w:rPr>
        <w:rFonts w:ascii="Arial Black" w:hAnsi="Arial Black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5" w:type="pct"/>
      <w:tblInd w:w="-34" w:type="dxa"/>
      <w:tblLayout w:type="fixed"/>
      <w:tblLook w:val="04A0" w:firstRow="1" w:lastRow="0" w:firstColumn="1" w:lastColumn="0" w:noHBand="0" w:noVBand="1"/>
    </w:tblPr>
    <w:tblGrid>
      <w:gridCol w:w="6613"/>
      <w:gridCol w:w="252"/>
      <w:gridCol w:w="3302"/>
    </w:tblGrid>
    <w:tr w:rsidR="00026422" w:rsidTr="007F47FC">
      <w:tc>
        <w:tcPr>
          <w:tcW w:w="3251" w:type="pct"/>
          <w:shd w:val="clear" w:color="auto" w:fill="AAC838"/>
        </w:tcPr>
        <w:p w:rsidR="00026422" w:rsidRPr="00645B29" w:rsidRDefault="00026422" w:rsidP="007F47FC">
          <w:pPr>
            <w:pStyle w:val="Sansinterligne"/>
            <w:ind w:right="360"/>
            <w:rPr>
              <w:szCs w:val="5"/>
            </w:rPr>
          </w:pPr>
        </w:p>
      </w:tc>
      <w:tc>
        <w:tcPr>
          <w:tcW w:w="124" w:type="pct"/>
        </w:tcPr>
        <w:p w:rsidR="00026422" w:rsidRDefault="00026422" w:rsidP="007F47FC">
          <w:pPr>
            <w:pStyle w:val="Sansinterligne"/>
          </w:pPr>
        </w:p>
      </w:tc>
      <w:tc>
        <w:tcPr>
          <w:tcW w:w="1624" w:type="pct"/>
          <w:shd w:val="clear" w:color="auto" w:fill="7F7F7F" w:themeFill="text1" w:themeFillTint="80"/>
        </w:tcPr>
        <w:p w:rsidR="00026422" w:rsidRDefault="00026422" w:rsidP="007F47FC">
          <w:pPr>
            <w:pStyle w:val="Sansinterligne"/>
          </w:pPr>
        </w:p>
      </w:tc>
    </w:tr>
    <w:tr w:rsidR="00026422" w:rsidTr="007F47FC">
      <w:tc>
        <w:tcPr>
          <w:tcW w:w="3251" w:type="pct"/>
          <w:vAlign w:val="center"/>
        </w:tcPr>
        <w:p w:rsidR="00026422" w:rsidRPr="00017592" w:rsidRDefault="00026422" w:rsidP="007F47FC">
          <w:pPr>
            <w:pStyle w:val="Pieddepage"/>
            <w:rPr>
              <w:color w:val="404040" w:themeColor="text1" w:themeTint="BF"/>
              <w:sz w:val="18"/>
              <w:szCs w:val="18"/>
            </w:rPr>
          </w:pPr>
        </w:p>
      </w:tc>
      <w:tc>
        <w:tcPr>
          <w:tcW w:w="124" w:type="pct"/>
          <w:vAlign w:val="center"/>
        </w:tcPr>
        <w:p w:rsidR="00026422" w:rsidRDefault="00026422" w:rsidP="007F47FC">
          <w:pPr>
            <w:pStyle w:val="Pieddepage"/>
          </w:pPr>
        </w:p>
      </w:tc>
      <w:tc>
        <w:tcPr>
          <w:tcW w:w="1624" w:type="pct"/>
          <w:vAlign w:val="center"/>
        </w:tcPr>
        <w:p w:rsidR="00026422" w:rsidRDefault="00026422" w:rsidP="007F47FC">
          <w:pPr>
            <w:pStyle w:val="FooterRight"/>
            <w:jc w:val="left"/>
          </w:pPr>
        </w:p>
      </w:tc>
    </w:tr>
  </w:tbl>
  <w:p w:rsidR="00026422" w:rsidRDefault="00026422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2E6" w:rsidRDefault="00AC62E6" w:rsidP="00E5315F">
      <w:r>
        <w:separator/>
      </w:r>
    </w:p>
  </w:footnote>
  <w:footnote w:type="continuationSeparator" w:id="0">
    <w:p w:rsidR="00AC62E6" w:rsidRDefault="00AC62E6" w:rsidP="00E531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422" w:rsidRPr="00B303E7" w:rsidRDefault="00026422" w:rsidP="00B303E7">
    <w:pPr>
      <w:pStyle w:val="En-tte"/>
      <w:tabs>
        <w:tab w:val="clear" w:pos="4536"/>
        <w:tab w:val="clear" w:pos="9072"/>
      </w:tabs>
      <w:rPr>
        <w:rFonts w:ascii="Adobe Garamond Pro Bold" w:hAnsi="Adobe Garamond Pro Bold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23" w:type="pct"/>
      <w:tblInd w:w="-34" w:type="dxa"/>
      <w:tblLayout w:type="fixed"/>
      <w:tblLook w:val="04A0" w:firstRow="1" w:lastRow="0" w:firstColumn="1" w:lastColumn="0" w:noHBand="0" w:noVBand="1"/>
    </w:tblPr>
    <w:tblGrid>
      <w:gridCol w:w="6621"/>
      <w:gridCol w:w="255"/>
      <w:gridCol w:w="3308"/>
    </w:tblGrid>
    <w:tr w:rsidR="00026422" w:rsidTr="007F47FC">
      <w:tc>
        <w:tcPr>
          <w:tcW w:w="3251" w:type="pct"/>
          <w:shd w:val="clear" w:color="auto" w:fill="AAC838"/>
        </w:tcPr>
        <w:p w:rsidR="00026422" w:rsidRPr="001614DD" w:rsidRDefault="00026422" w:rsidP="007F47FC">
          <w:pPr>
            <w:pStyle w:val="Sansinterligne"/>
            <w:rPr>
              <w:szCs w:val="5"/>
            </w:rPr>
          </w:pPr>
        </w:p>
      </w:tc>
      <w:tc>
        <w:tcPr>
          <w:tcW w:w="125" w:type="pct"/>
        </w:tcPr>
        <w:p w:rsidR="00026422" w:rsidRDefault="00026422" w:rsidP="007F47FC">
          <w:pPr>
            <w:pStyle w:val="Sansinterligne"/>
          </w:pPr>
        </w:p>
      </w:tc>
      <w:tc>
        <w:tcPr>
          <w:tcW w:w="1624" w:type="pct"/>
          <w:shd w:val="clear" w:color="auto" w:fill="7F7F7F" w:themeFill="text1" w:themeFillTint="80"/>
        </w:tcPr>
        <w:p w:rsidR="00026422" w:rsidRDefault="00026422" w:rsidP="007F47FC">
          <w:pPr>
            <w:pStyle w:val="Sansinterligne"/>
          </w:pPr>
        </w:p>
      </w:tc>
    </w:tr>
  </w:tbl>
  <w:tbl>
    <w:tblPr>
      <w:tblStyle w:val="Grilledutableau"/>
      <w:tblW w:w="107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740"/>
    </w:tblGrid>
    <w:tr w:rsidR="00026422" w:rsidRPr="00667E55" w:rsidTr="007F47FC">
      <w:trPr>
        <w:trHeight w:val="1050"/>
      </w:trPr>
      <w:tc>
        <w:tcPr>
          <w:tcW w:w="10740" w:type="dxa"/>
          <w:vAlign w:val="center"/>
        </w:tcPr>
        <w:p w:rsidR="00026422" w:rsidRDefault="00026422" w:rsidP="007F47FC">
          <w:pPr>
            <w:jc w:val="center"/>
            <w:rPr>
              <w:rFonts w:ascii="Berlin Sans FB" w:hAnsi="Berlin Sans FB"/>
              <w:sz w:val="40"/>
            </w:rPr>
          </w:pPr>
          <w:r w:rsidRPr="003F6E8A">
            <w:rPr>
              <w:rFonts w:ascii="Berlin Sans FB" w:hAnsi="Berlin Sans FB"/>
              <w:noProof/>
              <w:sz w:val="40"/>
              <w:lang w:eastAsia="fr-FR"/>
            </w:rPr>
            <w:drawing>
              <wp:inline distT="0" distB="0" distL="0" distR="0">
                <wp:extent cx="1906438" cy="1115434"/>
                <wp:effectExtent l="19050" t="0" r="0" b="0"/>
                <wp:docPr id="14" name="Image 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_sti2d.png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2062"/>
                        <a:stretch/>
                      </pic:blipFill>
                      <pic:spPr bwMode="auto">
                        <a:xfrm>
                          <a:off x="0" y="0"/>
                          <a:ext cx="1905873" cy="111510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:rsidR="00026422" w:rsidRDefault="00026422" w:rsidP="007F47FC">
          <w:pPr>
            <w:jc w:val="center"/>
            <w:rPr>
              <w:rFonts w:ascii="Berlin Sans FB" w:hAnsi="Berlin Sans FB"/>
              <w:sz w:val="40"/>
            </w:rPr>
          </w:pPr>
          <w:r>
            <w:rPr>
              <w:rFonts w:ascii="Berlin Sans FB" w:hAnsi="Berlin Sans FB"/>
              <w:sz w:val="40"/>
            </w:rPr>
            <w:t>Lycée Raymond Poincaré</w:t>
          </w:r>
        </w:p>
        <w:p w:rsidR="00026422" w:rsidRPr="00667E55" w:rsidRDefault="00026422" w:rsidP="007F47FC">
          <w:pPr>
            <w:jc w:val="center"/>
            <w:rPr>
              <w:rFonts w:ascii="Berlin Sans FB" w:hAnsi="Berlin Sans FB"/>
              <w:sz w:val="40"/>
            </w:rPr>
          </w:pPr>
          <w:r>
            <w:rPr>
              <w:rFonts w:ascii="Berlin Sans FB" w:hAnsi="Berlin Sans FB"/>
              <w:sz w:val="40"/>
            </w:rPr>
            <w:t>Bar-le-Duc</w:t>
          </w:r>
        </w:p>
      </w:tc>
    </w:tr>
  </w:tbl>
  <w:p w:rsidR="00026422" w:rsidRDefault="00026422" w:rsidP="00B303E7">
    <w:pPr>
      <w:pStyle w:val="En-tte"/>
    </w:pPr>
  </w:p>
  <w:p w:rsidR="00026422" w:rsidRPr="00B303E7" w:rsidRDefault="00026422" w:rsidP="00B303E7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8.5pt;height:18.5pt" o:bullet="t">
        <v:imagedata r:id="rId1" o:title="nav_go"/>
      </v:shape>
    </w:pict>
  </w:numPicBullet>
  <w:abstractNum w:abstractNumId="0">
    <w:nsid w:val="FFFFFF83"/>
    <w:multiLevelType w:val="singleLevel"/>
    <w:tmpl w:val="EE1E86F8"/>
    <w:lvl w:ilvl="0">
      <w:start w:val="1"/>
      <w:numFmt w:val="bullet"/>
      <w:pStyle w:val="Listepuces2"/>
      <w:lvlText w:val="¡"/>
      <w:lvlJc w:val="left"/>
      <w:pPr>
        <w:ind w:left="720" w:hanging="360"/>
      </w:pPr>
      <w:rPr>
        <w:rFonts w:ascii="Wingdings 2" w:hAnsi="Wingdings 2" w:hint="default"/>
        <w:color w:val="595959" w:themeColor="text1" w:themeTint="A6"/>
      </w:rPr>
    </w:lvl>
  </w:abstractNum>
  <w:abstractNum w:abstractNumId="1">
    <w:nsid w:val="011C393A"/>
    <w:multiLevelType w:val="hybridMultilevel"/>
    <w:tmpl w:val="1B5E6A22"/>
    <w:lvl w:ilvl="0" w:tplc="FDF09042">
      <w:start w:val="1"/>
      <w:numFmt w:val="lowerLetter"/>
      <w:pStyle w:val="Question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B854F6"/>
    <w:multiLevelType w:val="hybridMultilevel"/>
    <w:tmpl w:val="6F5EDC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BF31CA"/>
    <w:multiLevelType w:val="multilevel"/>
    <w:tmpl w:val="A0C06F6C"/>
    <w:lvl w:ilvl="0">
      <w:start w:val="1"/>
      <w:numFmt w:val="lowerLetter"/>
      <w:pStyle w:val="Questionsimple"/>
      <w:suff w:val="space"/>
      <w:lvlText w:val="(%1)"/>
      <w:lvlJc w:val="left"/>
      <w:pPr>
        <w:ind w:left="0" w:firstLine="0"/>
      </w:pPr>
      <w:rPr>
        <w:rFonts w:ascii="Precision" w:hAnsi="Precision" w:hint="default"/>
        <w:b/>
        <w:i w:val="0"/>
        <w:sz w:val="24"/>
      </w:rPr>
    </w:lvl>
    <w:lvl w:ilvl="1">
      <w:start w:val="1"/>
      <w:numFmt w:val="decimal"/>
      <w:suff w:val="space"/>
      <w:lvlText w:val="(%1.%2)"/>
      <w:lvlJc w:val="left"/>
      <w:pPr>
        <w:ind w:left="0" w:firstLine="0"/>
      </w:pPr>
      <w:rPr>
        <w:rFonts w:ascii="Precision" w:hAnsi="Precision" w:hint="default"/>
        <w:b/>
        <w:i w:val="0"/>
        <w:sz w:val="24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06081098"/>
    <w:multiLevelType w:val="hybridMultilevel"/>
    <w:tmpl w:val="739A51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9A7847"/>
    <w:multiLevelType w:val="hybridMultilevel"/>
    <w:tmpl w:val="EB3AB73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1D7B0B"/>
    <w:multiLevelType w:val="hybridMultilevel"/>
    <w:tmpl w:val="3AECBB7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2E6637"/>
    <w:multiLevelType w:val="hybridMultilevel"/>
    <w:tmpl w:val="3D9E5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807441"/>
    <w:multiLevelType w:val="hybridMultilevel"/>
    <w:tmpl w:val="4E44DFB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7A2F71"/>
    <w:multiLevelType w:val="hybridMultilevel"/>
    <w:tmpl w:val="7A0A381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6F78BD"/>
    <w:multiLevelType w:val="hybridMultilevel"/>
    <w:tmpl w:val="A05EBB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972D63"/>
    <w:multiLevelType w:val="hybridMultilevel"/>
    <w:tmpl w:val="C246852E"/>
    <w:lvl w:ilvl="0" w:tplc="040C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2">
    <w:nsid w:val="2A93714E"/>
    <w:multiLevelType w:val="multilevel"/>
    <w:tmpl w:val="E80235EE"/>
    <w:lvl w:ilvl="0">
      <w:start w:val="1"/>
      <w:numFmt w:val="none"/>
      <w:pStyle w:val="Titre1"/>
      <w:suff w:val="space"/>
      <w:lvlText w:val="%1"/>
      <w:lvlJc w:val="left"/>
      <w:pPr>
        <w:ind w:left="0" w:firstLine="0"/>
      </w:pPr>
      <w:rPr>
        <w:rFonts w:ascii="Precision" w:hAnsi="Precision" w:hint="default"/>
        <w:b/>
        <w:i w:val="0"/>
        <w:sz w:val="24"/>
      </w:rPr>
    </w:lvl>
    <w:lvl w:ilvl="1">
      <w:start w:val="1"/>
      <w:numFmt w:val="decimal"/>
      <w:pStyle w:val="Titre2"/>
      <w:suff w:val="space"/>
      <w:lvlText w:val="%1%2."/>
      <w:lvlJc w:val="left"/>
      <w:pPr>
        <w:ind w:left="720" w:hanging="360"/>
      </w:pPr>
    </w:lvl>
    <w:lvl w:ilvl="2">
      <w:start w:val="1"/>
      <w:numFmt w:val="decimal"/>
      <w:pStyle w:val="Titre3"/>
      <w:suff w:val="space"/>
      <w:lvlText w:val="%2.%3."/>
      <w:lvlJc w:val="left"/>
      <w:pPr>
        <w:ind w:left="1080" w:hanging="360"/>
      </w:pPr>
    </w:lvl>
    <w:lvl w:ilvl="3">
      <w:start w:val="1"/>
      <w:numFmt w:val="decimal"/>
      <w:pStyle w:val="Titre4"/>
      <w:suff w:val="space"/>
      <w:lvlText w:val="%2.%3.%4."/>
      <w:lvlJc w:val="left"/>
      <w:pPr>
        <w:ind w:left="1440" w:hanging="360"/>
      </w:pPr>
    </w:lvl>
    <w:lvl w:ilvl="4">
      <w:start w:val="1"/>
      <w:numFmt w:val="decimal"/>
      <w:suff w:val="space"/>
      <w:lvlText w:val="(%5)"/>
      <w:lvlJc w:val="left"/>
      <w:pPr>
        <w:ind w:left="1814" w:hanging="113"/>
      </w:pPr>
      <w:rPr>
        <w:rFonts w:ascii="Precision" w:hAnsi="Precision" w:hint="default"/>
        <w:b/>
        <w:i w:val="0"/>
        <w:sz w:val="24"/>
      </w:rPr>
    </w:lvl>
    <w:lvl w:ilvl="5">
      <w:start w:val="1"/>
      <w:numFmt w:val="lowerLetter"/>
      <w:pStyle w:val="EXERCICES"/>
      <w:suff w:val="space"/>
      <w:lvlText w:val="(%6)"/>
      <w:lvlJc w:val="left"/>
      <w:pPr>
        <w:ind w:left="0" w:firstLine="0"/>
      </w:pPr>
      <w:rPr>
        <w:rFonts w:ascii="Precision" w:hAnsi="Precision" w:hint="default"/>
        <w:b/>
        <w:i w:val="0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B476B23"/>
    <w:multiLevelType w:val="hybridMultilevel"/>
    <w:tmpl w:val="C51AF32E"/>
    <w:lvl w:ilvl="0" w:tplc="2B3AD16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940658"/>
    <w:multiLevelType w:val="hybridMultilevel"/>
    <w:tmpl w:val="FE7EB8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E5453D"/>
    <w:multiLevelType w:val="hybridMultilevel"/>
    <w:tmpl w:val="E1DA20A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36462B"/>
    <w:multiLevelType w:val="hybridMultilevel"/>
    <w:tmpl w:val="7EF0537A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5467942"/>
    <w:multiLevelType w:val="hybridMultilevel"/>
    <w:tmpl w:val="4696760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A86E0F"/>
    <w:multiLevelType w:val="hybridMultilevel"/>
    <w:tmpl w:val="F4A051FE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8E61A0"/>
    <w:multiLevelType w:val="hybridMultilevel"/>
    <w:tmpl w:val="18EEBAF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2E5E06"/>
    <w:multiLevelType w:val="hybridMultilevel"/>
    <w:tmpl w:val="C08657C6"/>
    <w:lvl w:ilvl="0" w:tplc="2B3AD16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F40ACC"/>
    <w:multiLevelType w:val="hybridMultilevel"/>
    <w:tmpl w:val="B7EC61CA"/>
    <w:lvl w:ilvl="0" w:tplc="0E82F938">
      <w:start w:val="1"/>
      <w:numFmt w:val="lowerLetter"/>
      <w:pStyle w:val="Titre5"/>
      <w:lvlText w:val="%1)"/>
      <w:lvlJc w:val="left"/>
      <w:pPr>
        <w:ind w:left="2421" w:hanging="360"/>
      </w:pPr>
    </w:lvl>
    <w:lvl w:ilvl="1" w:tplc="040C0019" w:tentative="1">
      <w:start w:val="1"/>
      <w:numFmt w:val="lowerLetter"/>
      <w:lvlText w:val="%2."/>
      <w:lvlJc w:val="left"/>
      <w:pPr>
        <w:ind w:left="3141" w:hanging="360"/>
      </w:pPr>
    </w:lvl>
    <w:lvl w:ilvl="2" w:tplc="040C001B" w:tentative="1">
      <w:start w:val="1"/>
      <w:numFmt w:val="lowerRoman"/>
      <w:lvlText w:val="%3."/>
      <w:lvlJc w:val="right"/>
      <w:pPr>
        <w:ind w:left="3861" w:hanging="180"/>
      </w:pPr>
    </w:lvl>
    <w:lvl w:ilvl="3" w:tplc="040C000F" w:tentative="1">
      <w:start w:val="1"/>
      <w:numFmt w:val="decimal"/>
      <w:lvlText w:val="%4."/>
      <w:lvlJc w:val="left"/>
      <w:pPr>
        <w:ind w:left="4581" w:hanging="360"/>
      </w:pPr>
    </w:lvl>
    <w:lvl w:ilvl="4" w:tplc="040C0019" w:tentative="1">
      <w:start w:val="1"/>
      <w:numFmt w:val="lowerLetter"/>
      <w:lvlText w:val="%5."/>
      <w:lvlJc w:val="left"/>
      <w:pPr>
        <w:ind w:left="5301" w:hanging="360"/>
      </w:pPr>
    </w:lvl>
    <w:lvl w:ilvl="5" w:tplc="040C001B" w:tentative="1">
      <w:start w:val="1"/>
      <w:numFmt w:val="lowerRoman"/>
      <w:lvlText w:val="%6."/>
      <w:lvlJc w:val="right"/>
      <w:pPr>
        <w:ind w:left="6021" w:hanging="180"/>
      </w:pPr>
    </w:lvl>
    <w:lvl w:ilvl="6" w:tplc="040C000F" w:tentative="1">
      <w:start w:val="1"/>
      <w:numFmt w:val="decimal"/>
      <w:lvlText w:val="%7."/>
      <w:lvlJc w:val="left"/>
      <w:pPr>
        <w:ind w:left="6741" w:hanging="360"/>
      </w:pPr>
    </w:lvl>
    <w:lvl w:ilvl="7" w:tplc="040C0019" w:tentative="1">
      <w:start w:val="1"/>
      <w:numFmt w:val="lowerLetter"/>
      <w:lvlText w:val="%8."/>
      <w:lvlJc w:val="left"/>
      <w:pPr>
        <w:ind w:left="7461" w:hanging="360"/>
      </w:pPr>
    </w:lvl>
    <w:lvl w:ilvl="8" w:tplc="040C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2">
    <w:nsid w:val="4D516431"/>
    <w:multiLevelType w:val="hybridMultilevel"/>
    <w:tmpl w:val="D96805E0"/>
    <w:lvl w:ilvl="0" w:tplc="2B3AD16E">
      <w:start w:val="1"/>
      <w:numFmt w:val="bullet"/>
      <w:lvlText w:val=""/>
      <w:lvlPicBulletId w:val="0"/>
      <w:lvlJc w:val="left"/>
      <w:pPr>
        <w:ind w:left="2421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3">
    <w:nsid w:val="4DA273B5"/>
    <w:multiLevelType w:val="multilevel"/>
    <w:tmpl w:val="7A08E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71A39AB"/>
    <w:multiLevelType w:val="multilevel"/>
    <w:tmpl w:val="3B489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8905AF6"/>
    <w:multiLevelType w:val="hybridMultilevel"/>
    <w:tmpl w:val="BA98F140"/>
    <w:lvl w:ilvl="0" w:tplc="2B3AD16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047C1C"/>
    <w:multiLevelType w:val="hybridMultilevel"/>
    <w:tmpl w:val="24CAB9E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3639F4"/>
    <w:multiLevelType w:val="multilevel"/>
    <w:tmpl w:val="08B8D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5C2130B"/>
    <w:multiLevelType w:val="hybridMultilevel"/>
    <w:tmpl w:val="67E89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5E18E8"/>
    <w:multiLevelType w:val="hybridMultilevel"/>
    <w:tmpl w:val="4F0867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5157BD"/>
    <w:multiLevelType w:val="hybridMultilevel"/>
    <w:tmpl w:val="8B5A786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A1358E"/>
    <w:multiLevelType w:val="hybridMultilevel"/>
    <w:tmpl w:val="85B269A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8D0168"/>
    <w:multiLevelType w:val="hybridMultilevel"/>
    <w:tmpl w:val="4196989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2"/>
  </w:num>
  <w:num w:numId="4">
    <w:abstractNumId w:val="21"/>
  </w:num>
  <w:num w:numId="5">
    <w:abstractNumId w:val="3"/>
  </w:num>
  <w:num w:numId="6">
    <w:abstractNumId w:val="0"/>
  </w:num>
  <w:num w:numId="7">
    <w:abstractNumId w:val="28"/>
  </w:num>
  <w:num w:numId="8">
    <w:abstractNumId w:val="31"/>
  </w:num>
  <w:num w:numId="9">
    <w:abstractNumId w:val="10"/>
  </w:num>
  <w:num w:numId="10">
    <w:abstractNumId w:val="26"/>
  </w:num>
  <w:num w:numId="11">
    <w:abstractNumId w:val="29"/>
  </w:num>
  <w:num w:numId="12">
    <w:abstractNumId w:val="14"/>
  </w:num>
  <w:num w:numId="13">
    <w:abstractNumId w:val="4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22"/>
  </w:num>
  <w:num w:numId="17">
    <w:abstractNumId w:val="20"/>
  </w:num>
  <w:num w:numId="18">
    <w:abstractNumId w:val="25"/>
  </w:num>
  <w:num w:numId="19">
    <w:abstractNumId w:val="13"/>
  </w:num>
  <w:num w:numId="20">
    <w:abstractNumId w:val="30"/>
  </w:num>
  <w:num w:numId="21">
    <w:abstractNumId w:val="16"/>
  </w:num>
  <w:num w:numId="22">
    <w:abstractNumId w:val="6"/>
  </w:num>
  <w:num w:numId="23">
    <w:abstractNumId w:val="11"/>
  </w:num>
  <w:num w:numId="24">
    <w:abstractNumId w:val="17"/>
  </w:num>
  <w:num w:numId="25">
    <w:abstractNumId w:val="23"/>
  </w:num>
  <w:num w:numId="26">
    <w:abstractNumId w:val="27"/>
  </w:num>
  <w:num w:numId="27">
    <w:abstractNumId w:val="24"/>
  </w:num>
  <w:num w:numId="28">
    <w:abstractNumId w:val="5"/>
  </w:num>
  <w:num w:numId="29">
    <w:abstractNumId w:val="2"/>
  </w:num>
  <w:num w:numId="30">
    <w:abstractNumId w:val="32"/>
  </w:num>
  <w:num w:numId="31">
    <w:abstractNumId w:val="9"/>
  </w:num>
  <w:num w:numId="32">
    <w:abstractNumId w:val="8"/>
  </w:num>
  <w:num w:numId="33">
    <w:abstractNumId w:val="15"/>
  </w:num>
  <w:num w:numId="34">
    <w:abstractNumId w:val="7"/>
  </w:num>
  <w:num w:numId="35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attachedTemplate r:id="rId1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127"/>
    <w:rsid w:val="00000D61"/>
    <w:rsid w:val="00001414"/>
    <w:rsid w:val="00003FE0"/>
    <w:rsid w:val="00005278"/>
    <w:rsid w:val="00005CB9"/>
    <w:rsid w:val="000066F7"/>
    <w:rsid w:val="00016BC4"/>
    <w:rsid w:val="00021981"/>
    <w:rsid w:val="00026422"/>
    <w:rsid w:val="00026643"/>
    <w:rsid w:val="00026F38"/>
    <w:rsid w:val="00027A80"/>
    <w:rsid w:val="00030E7E"/>
    <w:rsid w:val="000331A7"/>
    <w:rsid w:val="000333EE"/>
    <w:rsid w:val="00034331"/>
    <w:rsid w:val="000349C1"/>
    <w:rsid w:val="000360B6"/>
    <w:rsid w:val="00037CA9"/>
    <w:rsid w:val="00040283"/>
    <w:rsid w:val="000403E2"/>
    <w:rsid w:val="00040FA0"/>
    <w:rsid w:val="0004340B"/>
    <w:rsid w:val="0004662A"/>
    <w:rsid w:val="00046E12"/>
    <w:rsid w:val="000534AA"/>
    <w:rsid w:val="00053712"/>
    <w:rsid w:val="00054968"/>
    <w:rsid w:val="00055A40"/>
    <w:rsid w:val="00056746"/>
    <w:rsid w:val="00056AAD"/>
    <w:rsid w:val="00056F48"/>
    <w:rsid w:val="00057629"/>
    <w:rsid w:val="00057826"/>
    <w:rsid w:val="00057B78"/>
    <w:rsid w:val="0006197A"/>
    <w:rsid w:val="00062F0B"/>
    <w:rsid w:val="000630E6"/>
    <w:rsid w:val="00066E37"/>
    <w:rsid w:val="000671BC"/>
    <w:rsid w:val="00067462"/>
    <w:rsid w:val="00067995"/>
    <w:rsid w:val="000679B7"/>
    <w:rsid w:val="000727C4"/>
    <w:rsid w:val="00073C44"/>
    <w:rsid w:val="00081044"/>
    <w:rsid w:val="000816DA"/>
    <w:rsid w:val="000823E0"/>
    <w:rsid w:val="00085324"/>
    <w:rsid w:val="000939F1"/>
    <w:rsid w:val="000958B1"/>
    <w:rsid w:val="000963F7"/>
    <w:rsid w:val="00097CDB"/>
    <w:rsid w:val="00097F1B"/>
    <w:rsid w:val="00097FB4"/>
    <w:rsid w:val="000A0BE8"/>
    <w:rsid w:val="000A2378"/>
    <w:rsid w:val="000A2BC8"/>
    <w:rsid w:val="000A3B50"/>
    <w:rsid w:val="000A58D4"/>
    <w:rsid w:val="000A5FA0"/>
    <w:rsid w:val="000A682B"/>
    <w:rsid w:val="000A73A1"/>
    <w:rsid w:val="000A7F2B"/>
    <w:rsid w:val="000B20D0"/>
    <w:rsid w:val="000B534C"/>
    <w:rsid w:val="000B6341"/>
    <w:rsid w:val="000C32C3"/>
    <w:rsid w:val="000C3795"/>
    <w:rsid w:val="000C5596"/>
    <w:rsid w:val="000C725F"/>
    <w:rsid w:val="000D0504"/>
    <w:rsid w:val="000D4415"/>
    <w:rsid w:val="000D5E6D"/>
    <w:rsid w:val="000D7294"/>
    <w:rsid w:val="000D77FB"/>
    <w:rsid w:val="000E150E"/>
    <w:rsid w:val="000E1631"/>
    <w:rsid w:val="000E3BF3"/>
    <w:rsid w:val="000E6943"/>
    <w:rsid w:val="000E7385"/>
    <w:rsid w:val="000F05D6"/>
    <w:rsid w:val="000F0B35"/>
    <w:rsid w:val="000F1949"/>
    <w:rsid w:val="000F6CDC"/>
    <w:rsid w:val="0010227E"/>
    <w:rsid w:val="00104938"/>
    <w:rsid w:val="00112059"/>
    <w:rsid w:val="001137B0"/>
    <w:rsid w:val="0011472A"/>
    <w:rsid w:val="00115F3F"/>
    <w:rsid w:val="001179FE"/>
    <w:rsid w:val="00122B6E"/>
    <w:rsid w:val="00122FE6"/>
    <w:rsid w:val="00123CDE"/>
    <w:rsid w:val="00130E34"/>
    <w:rsid w:val="00130F19"/>
    <w:rsid w:val="00131356"/>
    <w:rsid w:val="00131BA9"/>
    <w:rsid w:val="00133AB4"/>
    <w:rsid w:val="001360A9"/>
    <w:rsid w:val="00136B2F"/>
    <w:rsid w:val="00137609"/>
    <w:rsid w:val="001403D4"/>
    <w:rsid w:val="00141400"/>
    <w:rsid w:val="00143CFC"/>
    <w:rsid w:val="00144101"/>
    <w:rsid w:val="001464E0"/>
    <w:rsid w:val="00146D93"/>
    <w:rsid w:val="00152181"/>
    <w:rsid w:val="0015301C"/>
    <w:rsid w:val="001532C9"/>
    <w:rsid w:val="00156D01"/>
    <w:rsid w:val="001579BC"/>
    <w:rsid w:val="00161268"/>
    <w:rsid w:val="001665E3"/>
    <w:rsid w:val="00166FFC"/>
    <w:rsid w:val="001674D5"/>
    <w:rsid w:val="00167969"/>
    <w:rsid w:val="00170F76"/>
    <w:rsid w:val="00173055"/>
    <w:rsid w:val="0017494B"/>
    <w:rsid w:val="0017495F"/>
    <w:rsid w:val="00175A47"/>
    <w:rsid w:val="00180AD9"/>
    <w:rsid w:val="0018256C"/>
    <w:rsid w:val="00183808"/>
    <w:rsid w:val="001848CE"/>
    <w:rsid w:val="001903FF"/>
    <w:rsid w:val="00190695"/>
    <w:rsid w:val="00190CFE"/>
    <w:rsid w:val="001A0111"/>
    <w:rsid w:val="001A3A54"/>
    <w:rsid w:val="001A3CE4"/>
    <w:rsid w:val="001A5EFA"/>
    <w:rsid w:val="001A6965"/>
    <w:rsid w:val="001A69C0"/>
    <w:rsid w:val="001A7FF2"/>
    <w:rsid w:val="001B0019"/>
    <w:rsid w:val="001B07D7"/>
    <w:rsid w:val="001B26E9"/>
    <w:rsid w:val="001B2891"/>
    <w:rsid w:val="001B290B"/>
    <w:rsid w:val="001B2C81"/>
    <w:rsid w:val="001B2D32"/>
    <w:rsid w:val="001B3A56"/>
    <w:rsid w:val="001B5174"/>
    <w:rsid w:val="001C0127"/>
    <w:rsid w:val="001C0CCD"/>
    <w:rsid w:val="001C208B"/>
    <w:rsid w:val="001C4821"/>
    <w:rsid w:val="001C7C10"/>
    <w:rsid w:val="001C7D3D"/>
    <w:rsid w:val="001D0639"/>
    <w:rsid w:val="001D1851"/>
    <w:rsid w:val="001D1F54"/>
    <w:rsid w:val="001D2239"/>
    <w:rsid w:val="001D43D3"/>
    <w:rsid w:val="001D4401"/>
    <w:rsid w:val="001D5FFB"/>
    <w:rsid w:val="001D660F"/>
    <w:rsid w:val="001D7CEC"/>
    <w:rsid w:val="001E00FC"/>
    <w:rsid w:val="001E08A5"/>
    <w:rsid w:val="001E2152"/>
    <w:rsid w:val="001E2423"/>
    <w:rsid w:val="001E35E3"/>
    <w:rsid w:val="001E4A2F"/>
    <w:rsid w:val="001E592E"/>
    <w:rsid w:val="001E659E"/>
    <w:rsid w:val="001E686B"/>
    <w:rsid w:val="001E763C"/>
    <w:rsid w:val="001F0B51"/>
    <w:rsid w:val="001F2554"/>
    <w:rsid w:val="001F278A"/>
    <w:rsid w:val="001F2A60"/>
    <w:rsid w:val="001F315A"/>
    <w:rsid w:val="001F458D"/>
    <w:rsid w:val="001F4C6A"/>
    <w:rsid w:val="001F66B6"/>
    <w:rsid w:val="001F7439"/>
    <w:rsid w:val="00200FAD"/>
    <w:rsid w:val="00210715"/>
    <w:rsid w:val="00214B43"/>
    <w:rsid w:val="00223479"/>
    <w:rsid w:val="002235EF"/>
    <w:rsid w:val="002245B3"/>
    <w:rsid w:val="002259B8"/>
    <w:rsid w:val="002321ED"/>
    <w:rsid w:val="0023549C"/>
    <w:rsid w:val="0023708A"/>
    <w:rsid w:val="00241317"/>
    <w:rsid w:val="00241F46"/>
    <w:rsid w:val="0024254F"/>
    <w:rsid w:val="00244F12"/>
    <w:rsid w:val="00245FCD"/>
    <w:rsid w:val="002473C2"/>
    <w:rsid w:val="00254080"/>
    <w:rsid w:val="00254720"/>
    <w:rsid w:val="00256F7D"/>
    <w:rsid w:val="00257EAE"/>
    <w:rsid w:val="00261062"/>
    <w:rsid w:val="00262E05"/>
    <w:rsid w:val="002650E6"/>
    <w:rsid w:val="00267D72"/>
    <w:rsid w:val="00267E77"/>
    <w:rsid w:val="00270CB4"/>
    <w:rsid w:val="00277ABA"/>
    <w:rsid w:val="002817CC"/>
    <w:rsid w:val="002854AB"/>
    <w:rsid w:val="002914C5"/>
    <w:rsid w:val="002939E4"/>
    <w:rsid w:val="00293EF0"/>
    <w:rsid w:val="00295AA5"/>
    <w:rsid w:val="002A04AA"/>
    <w:rsid w:val="002A1031"/>
    <w:rsid w:val="002A18DC"/>
    <w:rsid w:val="002A4AC0"/>
    <w:rsid w:val="002A6799"/>
    <w:rsid w:val="002A7841"/>
    <w:rsid w:val="002A78B1"/>
    <w:rsid w:val="002B0168"/>
    <w:rsid w:val="002B0980"/>
    <w:rsid w:val="002B7C7E"/>
    <w:rsid w:val="002C59D8"/>
    <w:rsid w:val="002C6167"/>
    <w:rsid w:val="002D1B57"/>
    <w:rsid w:val="002D3F73"/>
    <w:rsid w:val="002D6D8F"/>
    <w:rsid w:val="002D7996"/>
    <w:rsid w:val="002E36C6"/>
    <w:rsid w:val="002E42AB"/>
    <w:rsid w:val="002E7CC5"/>
    <w:rsid w:val="002F03BE"/>
    <w:rsid w:val="002F302B"/>
    <w:rsid w:val="002F34DD"/>
    <w:rsid w:val="00300854"/>
    <w:rsid w:val="00303494"/>
    <w:rsid w:val="003042FC"/>
    <w:rsid w:val="00305817"/>
    <w:rsid w:val="0031045C"/>
    <w:rsid w:val="0031086C"/>
    <w:rsid w:val="00310B11"/>
    <w:rsid w:val="00311552"/>
    <w:rsid w:val="00312231"/>
    <w:rsid w:val="00315AA0"/>
    <w:rsid w:val="00316803"/>
    <w:rsid w:val="00326D6B"/>
    <w:rsid w:val="00331D51"/>
    <w:rsid w:val="0033539D"/>
    <w:rsid w:val="0034119D"/>
    <w:rsid w:val="00352CE0"/>
    <w:rsid w:val="0035383F"/>
    <w:rsid w:val="00356495"/>
    <w:rsid w:val="00361243"/>
    <w:rsid w:val="003617AC"/>
    <w:rsid w:val="00362CFC"/>
    <w:rsid w:val="0037019B"/>
    <w:rsid w:val="00371405"/>
    <w:rsid w:val="0037171B"/>
    <w:rsid w:val="00372298"/>
    <w:rsid w:val="0037384E"/>
    <w:rsid w:val="00380EB6"/>
    <w:rsid w:val="00380EFA"/>
    <w:rsid w:val="003814FD"/>
    <w:rsid w:val="003878F2"/>
    <w:rsid w:val="00387A20"/>
    <w:rsid w:val="0039263C"/>
    <w:rsid w:val="00392841"/>
    <w:rsid w:val="00392AC5"/>
    <w:rsid w:val="00393919"/>
    <w:rsid w:val="0039461A"/>
    <w:rsid w:val="003A1003"/>
    <w:rsid w:val="003A145B"/>
    <w:rsid w:val="003A1DFA"/>
    <w:rsid w:val="003A2DF1"/>
    <w:rsid w:val="003A4BEF"/>
    <w:rsid w:val="003B2363"/>
    <w:rsid w:val="003B57AC"/>
    <w:rsid w:val="003B7779"/>
    <w:rsid w:val="003C28B5"/>
    <w:rsid w:val="003C3DA0"/>
    <w:rsid w:val="003C6915"/>
    <w:rsid w:val="003C69B6"/>
    <w:rsid w:val="003D3595"/>
    <w:rsid w:val="003D66CC"/>
    <w:rsid w:val="003D6ACE"/>
    <w:rsid w:val="003D7612"/>
    <w:rsid w:val="003E0599"/>
    <w:rsid w:val="003E12DF"/>
    <w:rsid w:val="003E2E0D"/>
    <w:rsid w:val="003E4C75"/>
    <w:rsid w:val="003E54D9"/>
    <w:rsid w:val="003E5574"/>
    <w:rsid w:val="003E5E79"/>
    <w:rsid w:val="003E6FB5"/>
    <w:rsid w:val="003F23A7"/>
    <w:rsid w:val="003F2612"/>
    <w:rsid w:val="004016F6"/>
    <w:rsid w:val="00405501"/>
    <w:rsid w:val="00407DB7"/>
    <w:rsid w:val="0041111B"/>
    <w:rsid w:val="0041184D"/>
    <w:rsid w:val="00412155"/>
    <w:rsid w:val="00412E00"/>
    <w:rsid w:val="00413D3B"/>
    <w:rsid w:val="00414386"/>
    <w:rsid w:val="00415E54"/>
    <w:rsid w:val="00416F9E"/>
    <w:rsid w:val="00420E76"/>
    <w:rsid w:val="00423645"/>
    <w:rsid w:val="004237D4"/>
    <w:rsid w:val="00424878"/>
    <w:rsid w:val="00424E0A"/>
    <w:rsid w:val="00426077"/>
    <w:rsid w:val="00430967"/>
    <w:rsid w:val="004309F1"/>
    <w:rsid w:val="004315BE"/>
    <w:rsid w:val="00431646"/>
    <w:rsid w:val="00431CAF"/>
    <w:rsid w:val="0043202D"/>
    <w:rsid w:val="00434450"/>
    <w:rsid w:val="0043606B"/>
    <w:rsid w:val="00436F45"/>
    <w:rsid w:val="004375C0"/>
    <w:rsid w:val="00441BDD"/>
    <w:rsid w:val="00442AAD"/>
    <w:rsid w:val="00442BC5"/>
    <w:rsid w:val="004454DA"/>
    <w:rsid w:val="00446A60"/>
    <w:rsid w:val="00452806"/>
    <w:rsid w:val="00453F5B"/>
    <w:rsid w:val="004546A8"/>
    <w:rsid w:val="00454B8B"/>
    <w:rsid w:val="00456757"/>
    <w:rsid w:val="0046098A"/>
    <w:rsid w:val="00461AD9"/>
    <w:rsid w:val="00462861"/>
    <w:rsid w:val="0046313F"/>
    <w:rsid w:val="00463310"/>
    <w:rsid w:val="00470763"/>
    <w:rsid w:val="004734E3"/>
    <w:rsid w:val="00474553"/>
    <w:rsid w:val="00474A31"/>
    <w:rsid w:val="00476627"/>
    <w:rsid w:val="00482D63"/>
    <w:rsid w:val="004864EE"/>
    <w:rsid w:val="00486643"/>
    <w:rsid w:val="0048744F"/>
    <w:rsid w:val="00490EC3"/>
    <w:rsid w:val="004939EB"/>
    <w:rsid w:val="004959D4"/>
    <w:rsid w:val="004959FE"/>
    <w:rsid w:val="00496098"/>
    <w:rsid w:val="0049705D"/>
    <w:rsid w:val="004A1D17"/>
    <w:rsid w:val="004A230D"/>
    <w:rsid w:val="004A4839"/>
    <w:rsid w:val="004A7FE8"/>
    <w:rsid w:val="004B0CAF"/>
    <w:rsid w:val="004B35B2"/>
    <w:rsid w:val="004B45A9"/>
    <w:rsid w:val="004B619F"/>
    <w:rsid w:val="004C35F8"/>
    <w:rsid w:val="004C390C"/>
    <w:rsid w:val="004C3C1E"/>
    <w:rsid w:val="004D2ACC"/>
    <w:rsid w:val="004D3364"/>
    <w:rsid w:val="004D3987"/>
    <w:rsid w:val="004D3BD3"/>
    <w:rsid w:val="004D44DF"/>
    <w:rsid w:val="004D599F"/>
    <w:rsid w:val="004D5C99"/>
    <w:rsid w:val="004D67B2"/>
    <w:rsid w:val="004D7B71"/>
    <w:rsid w:val="004E00A6"/>
    <w:rsid w:val="004E4310"/>
    <w:rsid w:val="004E486F"/>
    <w:rsid w:val="004E4B7B"/>
    <w:rsid w:val="004E4FBD"/>
    <w:rsid w:val="004E50C0"/>
    <w:rsid w:val="004E5C5B"/>
    <w:rsid w:val="004E6DE5"/>
    <w:rsid w:val="004E73B9"/>
    <w:rsid w:val="004F0519"/>
    <w:rsid w:val="004F1DF0"/>
    <w:rsid w:val="004F524C"/>
    <w:rsid w:val="004F536A"/>
    <w:rsid w:val="004F61D6"/>
    <w:rsid w:val="005036E4"/>
    <w:rsid w:val="0050502B"/>
    <w:rsid w:val="00505165"/>
    <w:rsid w:val="00505476"/>
    <w:rsid w:val="00506132"/>
    <w:rsid w:val="0051146D"/>
    <w:rsid w:val="00511FFB"/>
    <w:rsid w:val="00512F69"/>
    <w:rsid w:val="00514400"/>
    <w:rsid w:val="00515C3F"/>
    <w:rsid w:val="00521736"/>
    <w:rsid w:val="00525050"/>
    <w:rsid w:val="00526CA4"/>
    <w:rsid w:val="005317E7"/>
    <w:rsid w:val="00532E32"/>
    <w:rsid w:val="00533157"/>
    <w:rsid w:val="00534363"/>
    <w:rsid w:val="005350D4"/>
    <w:rsid w:val="00540593"/>
    <w:rsid w:val="00541013"/>
    <w:rsid w:val="00541E3E"/>
    <w:rsid w:val="005445D6"/>
    <w:rsid w:val="00545640"/>
    <w:rsid w:val="00545862"/>
    <w:rsid w:val="005541D5"/>
    <w:rsid w:val="00554409"/>
    <w:rsid w:val="00554CCB"/>
    <w:rsid w:val="00557002"/>
    <w:rsid w:val="005579D2"/>
    <w:rsid w:val="005603D3"/>
    <w:rsid w:val="005625ED"/>
    <w:rsid w:val="005635FA"/>
    <w:rsid w:val="00565F7C"/>
    <w:rsid w:val="00570228"/>
    <w:rsid w:val="005714C4"/>
    <w:rsid w:val="00571F0A"/>
    <w:rsid w:val="005738E9"/>
    <w:rsid w:val="00573D43"/>
    <w:rsid w:val="00581EA2"/>
    <w:rsid w:val="00584605"/>
    <w:rsid w:val="0058511F"/>
    <w:rsid w:val="00590C5A"/>
    <w:rsid w:val="00591BAB"/>
    <w:rsid w:val="00591BF4"/>
    <w:rsid w:val="00592767"/>
    <w:rsid w:val="005934DD"/>
    <w:rsid w:val="0059392D"/>
    <w:rsid w:val="00593D35"/>
    <w:rsid w:val="00594D11"/>
    <w:rsid w:val="00595B00"/>
    <w:rsid w:val="005962DD"/>
    <w:rsid w:val="0059761F"/>
    <w:rsid w:val="00597B0D"/>
    <w:rsid w:val="00597BBF"/>
    <w:rsid w:val="005A1AF2"/>
    <w:rsid w:val="005A2C93"/>
    <w:rsid w:val="005A63E8"/>
    <w:rsid w:val="005B12CC"/>
    <w:rsid w:val="005B241F"/>
    <w:rsid w:val="005B2BB0"/>
    <w:rsid w:val="005B3D62"/>
    <w:rsid w:val="005B4683"/>
    <w:rsid w:val="005B7EF4"/>
    <w:rsid w:val="005C23F1"/>
    <w:rsid w:val="005C3D71"/>
    <w:rsid w:val="005C74D5"/>
    <w:rsid w:val="005D0F08"/>
    <w:rsid w:val="005D2784"/>
    <w:rsid w:val="005D4534"/>
    <w:rsid w:val="005D5456"/>
    <w:rsid w:val="005E2706"/>
    <w:rsid w:val="005E2B84"/>
    <w:rsid w:val="005E31DC"/>
    <w:rsid w:val="005E45F3"/>
    <w:rsid w:val="005E5472"/>
    <w:rsid w:val="005F186D"/>
    <w:rsid w:val="005F5237"/>
    <w:rsid w:val="005F70F5"/>
    <w:rsid w:val="00602DBD"/>
    <w:rsid w:val="006033E0"/>
    <w:rsid w:val="0060514D"/>
    <w:rsid w:val="00605BC9"/>
    <w:rsid w:val="00606E60"/>
    <w:rsid w:val="00610394"/>
    <w:rsid w:val="00610B10"/>
    <w:rsid w:val="00613FBC"/>
    <w:rsid w:val="0061546E"/>
    <w:rsid w:val="00620EF8"/>
    <w:rsid w:val="0062273B"/>
    <w:rsid w:val="0062304B"/>
    <w:rsid w:val="006246E9"/>
    <w:rsid w:val="00631A7B"/>
    <w:rsid w:val="00633874"/>
    <w:rsid w:val="00635D04"/>
    <w:rsid w:val="006405C6"/>
    <w:rsid w:val="00640F3B"/>
    <w:rsid w:val="00641EB4"/>
    <w:rsid w:val="00642B7E"/>
    <w:rsid w:val="006504D0"/>
    <w:rsid w:val="00654004"/>
    <w:rsid w:val="00656127"/>
    <w:rsid w:val="00656D14"/>
    <w:rsid w:val="00660737"/>
    <w:rsid w:val="00660807"/>
    <w:rsid w:val="00662B58"/>
    <w:rsid w:val="00663D4D"/>
    <w:rsid w:val="00663E38"/>
    <w:rsid w:val="006648B2"/>
    <w:rsid w:val="006674C5"/>
    <w:rsid w:val="006712A2"/>
    <w:rsid w:val="006717FB"/>
    <w:rsid w:val="006734D7"/>
    <w:rsid w:val="00673577"/>
    <w:rsid w:val="0067424E"/>
    <w:rsid w:val="006747E4"/>
    <w:rsid w:val="006763F0"/>
    <w:rsid w:val="00680657"/>
    <w:rsid w:val="00681FB7"/>
    <w:rsid w:val="006852F7"/>
    <w:rsid w:val="00685795"/>
    <w:rsid w:val="00686897"/>
    <w:rsid w:val="00693D8A"/>
    <w:rsid w:val="00694F57"/>
    <w:rsid w:val="00697629"/>
    <w:rsid w:val="006A0051"/>
    <w:rsid w:val="006A0DE1"/>
    <w:rsid w:val="006A584D"/>
    <w:rsid w:val="006B0B84"/>
    <w:rsid w:val="006B1559"/>
    <w:rsid w:val="006B28F1"/>
    <w:rsid w:val="006C4869"/>
    <w:rsid w:val="006C4A59"/>
    <w:rsid w:val="006C636A"/>
    <w:rsid w:val="006D5F57"/>
    <w:rsid w:val="006D6021"/>
    <w:rsid w:val="006D6033"/>
    <w:rsid w:val="006D6039"/>
    <w:rsid w:val="006D69A0"/>
    <w:rsid w:val="006E3822"/>
    <w:rsid w:val="006E41EF"/>
    <w:rsid w:val="006E5849"/>
    <w:rsid w:val="006F3F13"/>
    <w:rsid w:val="006F5562"/>
    <w:rsid w:val="006F7DE3"/>
    <w:rsid w:val="00700DAB"/>
    <w:rsid w:val="00701999"/>
    <w:rsid w:val="0070659C"/>
    <w:rsid w:val="00706E83"/>
    <w:rsid w:val="00707ECB"/>
    <w:rsid w:val="00710044"/>
    <w:rsid w:val="007123D6"/>
    <w:rsid w:val="007170B9"/>
    <w:rsid w:val="00717862"/>
    <w:rsid w:val="00722767"/>
    <w:rsid w:val="007246C4"/>
    <w:rsid w:val="007248C4"/>
    <w:rsid w:val="007248C6"/>
    <w:rsid w:val="00724C1F"/>
    <w:rsid w:val="00726D66"/>
    <w:rsid w:val="00737061"/>
    <w:rsid w:val="00747C34"/>
    <w:rsid w:val="00750F6B"/>
    <w:rsid w:val="00755B47"/>
    <w:rsid w:val="00756119"/>
    <w:rsid w:val="00757C1F"/>
    <w:rsid w:val="00762EF2"/>
    <w:rsid w:val="007634D6"/>
    <w:rsid w:val="00764275"/>
    <w:rsid w:val="00764BA2"/>
    <w:rsid w:val="00765A14"/>
    <w:rsid w:val="007673EF"/>
    <w:rsid w:val="00770809"/>
    <w:rsid w:val="00775B98"/>
    <w:rsid w:val="00775EE6"/>
    <w:rsid w:val="00776517"/>
    <w:rsid w:val="00782AD9"/>
    <w:rsid w:val="00787481"/>
    <w:rsid w:val="0079219F"/>
    <w:rsid w:val="00792FAE"/>
    <w:rsid w:val="00793D83"/>
    <w:rsid w:val="00795605"/>
    <w:rsid w:val="007956DD"/>
    <w:rsid w:val="00795809"/>
    <w:rsid w:val="007A138C"/>
    <w:rsid w:val="007A1D46"/>
    <w:rsid w:val="007A224E"/>
    <w:rsid w:val="007A2D0B"/>
    <w:rsid w:val="007A5220"/>
    <w:rsid w:val="007B3BEB"/>
    <w:rsid w:val="007B3C6B"/>
    <w:rsid w:val="007B49B0"/>
    <w:rsid w:val="007B49DC"/>
    <w:rsid w:val="007B54BE"/>
    <w:rsid w:val="007C0AE8"/>
    <w:rsid w:val="007C1222"/>
    <w:rsid w:val="007D0562"/>
    <w:rsid w:val="007D0C53"/>
    <w:rsid w:val="007D3AD8"/>
    <w:rsid w:val="007D4595"/>
    <w:rsid w:val="007D4952"/>
    <w:rsid w:val="007D5162"/>
    <w:rsid w:val="007D7FBC"/>
    <w:rsid w:val="007E0302"/>
    <w:rsid w:val="007E1160"/>
    <w:rsid w:val="007E18C1"/>
    <w:rsid w:val="007E1AA0"/>
    <w:rsid w:val="007E4C6F"/>
    <w:rsid w:val="007E6664"/>
    <w:rsid w:val="007F2729"/>
    <w:rsid w:val="007F33C9"/>
    <w:rsid w:val="007F47FC"/>
    <w:rsid w:val="007F4855"/>
    <w:rsid w:val="007F53BF"/>
    <w:rsid w:val="007F638C"/>
    <w:rsid w:val="007F6AA9"/>
    <w:rsid w:val="007F7335"/>
    <w:rsid w:val="007F7E35"/>
    <w:rsid w:val="008016FF"/>
    <w:rsid w:val="008020E6"/>
    <w:rsid w:val="0080280B"/>
    <w:rsid w:val="008048C2"/>
    <w:rsid w:val="00804D10"/>
    <w:rsid w:val="00807919"/>
    <w:rsid w:val="00810157"/>
    <w:rsid w:val="008128E2"/>
    <w:rsid w:val="00812DB4"/>
    <w:rsid w:val="00814C68"/>
    <w:rsid w:val="0081742F"/>
    <w:rsid w:val="0081767E"/>
    <w:rsid w:val="00817B88"/>
    <w:rsid w:val="00817FAD"/>
    <w:rsid w:val="0082056A"/>
    <w:rsid w:val="00822417"/>
    <w:rsid w:val="00825CA8"/>
    <w:rsid w:val="00826EA0"/>
    <w:rsid w:val="00830DEC"/>
    <w:rsid w:val="008314E3"/>
    <w:rsid w:val="008320B9"/>
    <w:rsid w:val="00833299"/>
    <w:rsid w:val="008360AF"/>
    <w:rsid w:val="00840D5C"/>
    <w:rsid w:val="00842076"/>
    <w:rsid w:val="00843E45"/>
    <w:rsid w:val="00843E53"/>
    <w:rsid w:val="00844CF2"/>
    <w:rsid w:val="00845056"/>
    <w:rsid w:val="00845270"/>
    <w:rsid w:val="008460C8"/>
    <w:rsid w:val="00846F31"/>
    <w:rsid w:val="00847052"/>
    <w:rsid w:val="008507DE"/>
    <w:rsid w:val="0085426E"/>
    <w:rsid w:val="00854419"/>
    <w:rsid w:val="00854DCA"/>
    <w:rsid w:val="008567CE"/>
    <w:rsid w:val="00857685"/>
    <w:rsid w:val="00861B3B"/>
    <w:rsid w:val="00863D1A"/>
    <w:rsid w:val="0086448E"/>
    <w:rsid w:val="00864D60"/>
    <w:rsid w:val="00866062"/>
    <w:rsid w:val="00866279"/>
    <w:rsid w:val="00872084"/>
    <w:rsid w:val="008749FC"/>
    <w:rsid w:val="00875003"/>
    <w:rsid w:val="00875F1F"/>
    <w:rsid w:val="0087704B"/>
    <w:rsid w:val="00877C8B"/>
    <w:rsid w:val="00884F9D"/>
    <w:rsid w:val="0088716D"/>
    <w:rsid w:val="008921DC"/>
    <w:rsid w:val="00894A0A"/>
    <w:rsid w:val="00894BEA"/>
    <w:rsid w:val="008950F2"/>
    <w:rsid w:val="0089516A"/>
    <w:rsid w:val="0089577E"/>
    <w:rsid w:val="00895F38"/>
    <w:rsid w:val="008A02F9"/>
    <w:rsid w:val="008A385B"/>
    <w:rsid w:val="008A3BC0"/>
    <w:rsid w:val="008A5216"/>
    <w:rsid w:val="008A53A3"/>
    <w:rsid w:val="008B0F89"/>
    <w:rsid w:val="008B1EAA"/>
    <w:rsid w:val="008B713E"/>
    <w:rsid w:val="008B7269"/>
    <w:rsid w:val="008B7E66"/>
    <w:rsid w:val="008C1658"/>
    <w:rsid w:val="008C1E75"/>
    <w:rsid w:val="008C1FCA"/>
    <w:rsid w:val="008C2C24"/>
    <w:rsid w:val="008C599E"/>
    <w:rsid w:val="008C7390"/>
    <w:rsid w:val="008C7BB8"/>
    <w:rsid w:val="008D02B7"/>
    <w:rsid w:val="008D11B2"/>
    <w:rsid w:val="008D1411"/>
    <w:rsid w:val="008D3DC5"/>
    <w:rsid w:val="008D4B9C"/>
    <w:rsid w:val="008D562B"/>
    <w:rsid w:val="008D657E"/>
    <w:rsid w:val="008D774B"/>
    <w:rsid w:val="008E0ABC"/>
    <w:rsid w:val="008E1A2A"/>
    <w:rsid w:val="008E4013"/>
    <w:rsid w:val="008E5B5B"/>
    <w:rsid w:val="008F0093"/>
    <w:rsid w:val="008F33D0"/>
    <w:rsid w:val="008F4E5B"/>
    <w:rsid w:val="008F4F34"/>
    <w:rsid w:val="0090142E"/>
    <w:rsid w:val="00904280"/>
    <w:rsid w:val="0090458A"/>
    <w:rsid w:val="009075E3"/>
    <w:rsid w:val="00913DDF"/>
    <w:rsid w:val="00915465"/>
    <w:rsid w:val="0091582E"/>
    <w:rsid w:val="00916D0B"/>
    <w:rsid w:val="00921ED1"/>
    <w:rsid w:val="00922108"/>
    <w:rsid w:val="00930A4A"/>
    <w:rsid w:val="00931470"/>
    <w:rsid w:val="00935213"/>
    <w:rsid w:val="00936007"/>
    <w:rsid w:val="00936013"/>
    <w:rsid w:val="00937D11"/>
    <w:rsid w:val="009403B9"/>
    <w:rsid w:val="009410AF"/>
    <w:rsid w:val="009537B8"/>
    <w:rsid w:val="009554D2"/>
    <w:rsid w:val="00962A56"/>
    <w:rsid w:val="00963778"/>
    <w:rsid w:val="00964E91"/>
    <w:rsid w:val="009651B5"/>
    <w:rsid w:val="009673B1"/>
    <w:rsid w:val="00970853"/>
    <w:rsid w:val="0097096D"/>
    <w:rsid w:val="00972910"/>
    <w:rsid w:val="009754A0"/>
    <w:rsid w:val="00980C33"/>
    <w:rsid w:val="00981952"/>
    <w:rsid w:val="0098552E"/>
    <w:rsid w:val="009870DB"/>
    <w:rsid w:val="00990131"/>
    <w:rsid w:val="00992E87"/>
    <w:rsid w:val="00994607"/>
    <w:rsid w:val="00995BCD"/>
    <w:rsid w:val="009960D4"/>
    <w:rsid w:val="009971C5"/>
    <w:rsid w:val="009A05C4"/>
    <w:rsid w:val="009A0832"/>
    <w:rsid w:val="009A09A1"/>
    <w:rsid w:val="009A4550"/>
    <w:rsid w:val="009B14ED"/>
    <w:rsid w:val="009B29DD"/>
    <w:rsid w:val="009B3024"/>
    <w:rsid w:val="009B3715"/>
    <w:rsid w:val="009C0072"/>
    <w:rsid w:val="009C025E"/>
    <w:rsid w:val="009C1CDB"/>
    <w:rsid w:val="009C2A90"/>
    <w:rsid w:val="009C2E74"/>
    <w:rsid w:val="009C3DC8"/>
    <w:rsid w:val="009C64EE"/>
    <w:rsid w:val="009C75F2"/>
    <w:rsid w:val="009C780C"/>
    <w:rsid w:val="009D0DDB"/>
    <w:rsid w:val="009D1E15"/>
    <w:rsid w:val="009D1E9D"/>
    <w:rsid w:val="009D734A"/>
    <w:rsid w:val="009E0BF8"/>
    <w:rsid w:val="009E1BF5"/>
    <w:rsid w:val="009E3470"/>
    <w:rsid w:val="009E4032"/>
    <w:rsid w:val="009E58F2"/>
    <w:rsid w:val="009F1A15"/>
    <w:rsid w:val="009F3CA4"/>
    <w:rsid w:val="009F3D44"/>
    <w:rsid w:val="009F4D29"/>
    <w:rsid w:val="00A0170F"/>
    <w:rsid w:val="00A018E2"/>
    <w:rsid w:val="00A02F88"/>
    <w:rsid w:val="00A030AC"/>
    <w:rsid w:val="00A04094"/>
    <w:rsid w:val="00A06A15"/>
    <w:rsid w:val="00A07F08"/>
    <w:rsid w:val="00A127B5"/>
    <w:rsid w:val="00A16024"/>
    <w:rsid w:val="00A16586"/>
    <w:rsid w:val="00A16B20"/>
    <w:rsid w:val="00A17329"/>
    <w:rsid w:val="00A17933"/>
    <w:rsid w:val="00A17E7A"/>
    <w:rsid w:val="00A20F27"/>
    <w:rsid w:val="00A22C7B"/>
    <w:rsid w:val="00A23AB2"/>
    <w:rsid w:val="00A24544"/>
    <w:rsid w:val="00A24B6F"/>
    <w:rsid w:val="00A25DE0"/>
    <w:rsid w:val="00A261CB"/>
    <w:rsid w:val="00A341CA"/>
    <w:rsid w:val="00A36040"/>
    <w:rsid w:val="00A36703"/>
    <w:rsid w:val="00A3739E"/>
    <w:rsid w:val="00A40CD7"/>
    <w:rsid w:val="00A434B6"/>
    <w:rsid w:val="00A444FD"/>
    <w:rsid w:val="00A45F11"/>
    <w:rsid w:val="00A46F4C"/>
    <w:rsid w:val="00A51D28"/>
    <w:rsid w:val="00A67F43"/>
    <w:rsid w:val="00A711F8"/>
    <w:rsid w:val="00A76413"/>
    <w:rsid w:val="00A82782"/>
    <w:rsid w:val="00A84EE2"/>
    <w:rsid w:val="00A86F9A"/>
    <w:rsid w:val="00A90CA9"/>
    <w:rsid w:val="00AA1773"/>
    <w:rsid w:val="00AA32BD"/>
    <w:rsid w:val="00AA5CC4"/>
    <w:rsid w:val="00AA60F1"/>
    <w:rsid w:val="00AB0903"/>
    <w:rsid w:val="00AB23D3"/>
    <w:rsid w:val="00AB4986"/>
    <w:rsid w:val="00AB7BC9"/>
    <w:rsid w:val="00AC1188"/>
    <w:rsid w:val="00AC21B2"/>
    <w:rsid w:val="00AC3229"/>
    <w:rsid w:val="00AC49AF"/>
    <w:rsid w:val="00AC5B14"/>
    <w:rsid w:val="00AC5E43"/>
    <w:rsid w:val="00AC62E6"/>
    <w:rsid w:val="00AC70FE"/>
    <w:rsid w:val="00AC7AC5"/>
    <w:rsid w:val="00AC7B75"/>
    <w:rsid w:val="00AD03CB"/>
    <w:rsid w:val="00AD064B"/>
    <w:rsid w:val="00AD15DF"/>
    <w:rsid w:val="00AD1CB5"/>
    <w:rsid w:val="00AD20FA"/>
    <w:rsid w:val="00AD266C"/>
    <w:rsid w:val="00AD5321"/>
    <w:rsid w:val="00AD5714"/>
    <w:rsid w:val="00AD73F5"/>
    <w:rsid w:val="00AE262A"/>
    <w:rsid w:val="00AE5926"/>
    <w:rsid w:val="00AF4162"/>
    <w:rsid w:val="00AF4D32"/>
    <w:rsid w:val="00AF6538"/>
    <w:rsid w:val="00AF65FA"/>
    <w:rsid w:val="00AF68E0"/>
    <w:rsid w:val="00AF69A1"/>
    <w:rsid w:val="00B00E65"/>
    <w:rsid w:val="00B010E0"/>
    <w:rsid w:val="00B022B1"/>
    <w:rsid w:val="00B0343D"/>
    <w:rsid w:val="00B034DB"/>
    <w:rsid w:val="00B035CA"/>
    <w:rsid w:val="00B04145"/>
    <w:rsid w:val="00B050A5"/>
    <w:rsid w:val="00B0621D"/>
    <w:rsid w:val="00B07132"/>
    <w:rsid w:val="00B12BA6"/>
    <w:rsid w:val="00B12C05"/>
    <w:rsid w:val="00B13387"/>
    <w:rsid w:val="00B160F6"/>
    <w:rsid w:val="00B217DC"/>
    <w:rsid w:val="00B22A21"/>
    <w:rsid w:val="00B23C4F"/>
    <w:rsid w:val="00B2768C"/>
    <w:rsid w:val="00B27752"/>
    <w:rsid w:val="00B303E7"/>
    <w:rsid w:val="00B31253"/>
    <w:rsid w:val="00B31A55"/>
    <w:rsid w:val="00B3294E"/>
    <w:rsid w:val="00B349B6"/>
    <w:rsid w:val="00B35B1B"/>
    <w:rsid w:val="00B365FB"/>
    <w:rsid w:val="00B41BE9"/>
    <w:rsid w:val="00B424FC"/>
    <w:rsid w:val="00B42E5A"/>
    <w:rsid w:val="00B44818"/>
    <w:rsid w:val="00B45BB5"/>
    <w:rsid w:val="00B474A2"/>
    <w:rsid w:val="00B50061"/>
    <w:rsid w:val="00B51C15"/>
    <w:rsid w:val="00B5547B"/>
    <w:rsid w:val="00B57C78"/>
    <w:rsid w:val="00B64D95"/>
    <w:rsid w:val="00B65A8B"/>
    <w:rsid w:val="00B73316"/>
    <w:rsid w:val="00B7529E"/>
    <w:rsid w:val="00B75760"/>
    <w:rsid w:val="00B7620B"/>
    <w:rsid w:val="00B767D2"/>
    <w:rsid w:val="00B77444"/>
    <w:rsid w:val="00B80093"/>
    <w:rsid w:val="00B80C45"/>
    <w:rsid w:val="00B855E5"/>
    <w:rsid w:val="00B85852"/>
    <w:rsid w:val="00B85EE0"/>
    <w:rsid w:val="00B9016F"/>
    <w:rsid w:val="00B9136E"/>
    <w:rsid w:val="00B93CE0"/>
    <w:rsid w:val="00B950B8"/>
    <w:rsid w:val="00B9763D"/>
    <w:rsid w:val="00B979A8"/>
    <w:rsid w:val="00BA3CD3"/>
    <w:rsid w:val="00BA54FD"/>
    <w:rsid w:val="00BA5DB9"/>
    <w:rsid w:val="00BB0108"/>
    <w:rsid w:val="00BB08F1"/>
    <w:rsid w:val="00BB18B9"/>
    <w:rsid w:val="00BB45BE"/>
    <w:rsid w:val="00BB4DC1"/>
    <w:rsid w:val="00BC1A23"/>
    <w:rsid w:val="00BC4AB5"/>
    <w:rsid w:val="00BD0451"/>
    <w:rsid w:val="00BD128D"/>
    <w:rsid w:val="00BD12C1"/>
    <w:rsid w:val="00BD6111"/>
    <w:rsid w:val="00BD66B8"/>
    <w:rsid w:val="00BE103A"/>
    <w:rsid w:val="00BE293D"/>
    <w:rsid w:val="00BE32C0"/>
    <w:rsid w:val="00BE5848"/>
    <w:rsid w:val="00BE640F"/>
    <w:rsid w:val="00BE7E05"/>
    <w:rsid w:val="00BF0E83"/>
    <w:rsid w:val="00BF10EB"/>
    <w:rsid w:val="00BF2559"/>
    <w:rsid w:val="00BF2ACB"/>
    <w:rsid w:val="00BF68E8"/>
    <w:rsid w:val="00BF6DE5"/>
    <w:rsid w:val="00C000F1"/>
    <w:rsid w:val="00C00A8F"/>
    <w:rsid w:val="00C01086"/>
    <w:rsid w:val="00C0160A"/>
    <w:rsid w:val="00C047F3"/>
    <w:rsid w:val="00C06B58"/>
    <w:rsid w:val="00C1083E"/>
    <w:rsid w:val="00C11156"/>
    <w:rsid w:val="00C16D2E"/>
    <w:rsid w:val="00C16FDF"/>
    <w:rsid w:val="00C17AB1"/>
    <w:rsid w:val="00C2055E"/>
    <w:rsid w:val="00C20A86"/>
    <w:rsid w:val="00C2232F"/>
    <w:rsid w:val="00C22845"/>
    <w:rsid w:val="00C24329"/>
    <w:rsid w:val="00C245EB"/>
    <w:rsid w:val="00C315F9"/>
    <w:rsid w:val="00C324F9"/>
    <w:rsid w:val="00C325E4"/>
    <w:rsid w:val="00C32F04"/>
    <w:rsid w:val="00C346E3"/>
    <w:rsid w:val="00C3474E"/>
    <w:rsid w:val="00C3547B"/>
    <w:rsid w:val="00C36224"/>
    <w:rsid w:val="00C40746"/>
    <w:rsid w:val="00C425F8"/>
    <w:rsid w:val="00C43C73"/>
    <w:rsid w:val="00C445F7"/>
    <w:rsid w:val="00C463AF"/>
    <w:rsid w:val="00C469FE"/>
    <w:rsid w:val="00C47AD3"/>
    <w:rsid w:val="00C51F37"/>
    <w:rsid w:val="00C53AF0"/>
    <w:rsid w:val="00C53C91"/>
    <w:rsid w:val="00C56334"/>
    <w:rsid w:val="00C5766D"/>
    <w:rsid w:val="00C62577"/>
    <w:rsid w:val="00C63708"/>
    <w:rsid w:val="00C64D24"/>
    <w:rsid w:val="00C6648D"/>
    <w:rsid w:val="00C6725A"/>
    <w:rsid w:val="00C71027"/>
    <w:rsid w:val="00C71534"/>
    <w:rsid w:val="00C75443"/>
    <w:rsid w:val="00C80473"/>
    <w:rsid w:val="00C81952"/>
    <w:rsid w:val="00C82FFE"/>
    <w:rsid w:val="00C83CD0"/>
    <w:rsid w:val="00C84966"/>
    <w:rsid w:val="00C84FBB"/>
    <w:rsid w:val="00C9270C"/>
    <w:rsid w:val="00C928CD"/>
    <w:rsid w:val="00C9709E"/>
    <w:rsid w:val="00CA07A5"/>
    <w:rsid w:val="00CA1EF5"/>
    <w:rsid w:val="00CA4C50"/>
    <w:rsid w:val="00CA608A"/>
    <w:rsid w:val="00CA6CE5"/>
    <w:rsid w:val="00CB0F0C"/>
    <w:rsid w:val="00CB3077"/>
    <w:rsid w:val="00CB3A7D"/>
    <w:rsid w:val="00CB53BE"/>
    <w:rsid w:val="00CB7CDF"/>
    <w:rsid w:val="00CC155E"/>
    <w:rsid w:val="00CC21FD"/>
    <w:rsid w:val="00CC225A"/>
    <w:rsid w:val="00CC25E9"/>
    <w:rsid w:val="00CC2B4C"/>
    <w:rsid w:val="00CC3F40"/>
    <w:rsid w:val="00CC4348"/>
    <w:rsid w:val="00CC501D"/>
    <w:rsid w:val="00CC617E"/>
    <w:rsid w:val="00CD1471"/>
    <w:rsid w:val="00CD21A3"/>
    <w:rsid w:val="00CD2A1D"/>
    <w:rsid w:val="00CE0072"/>
    <w:rsid w:val="00CE145F"/>
    <w:rsid w:val="00CE1FEB"/>
    <w:rsid w:val="00CE51FA"/>
    <w:rsid w:val="00CE651B"/>
    <w:rsid w:val="00CE6771"/>
    <w:rsid w:val="00CF206B"/>
    <w:rsid w:val="00CF280C"/>
    <w:rsid w:val="00CF403F"/>
    <w:rsid w:val="00CF495C"/>
    <w:rsid w:val="00CF4ADB"/>
    <w:rsid w:val="00CF505F"/>
    <w:rsid w:val="00CF5A9B"/>
    <w:rsid w:val="00CF5CA9"/>
    <w:rsid w:val="00CF5E68"/>
    <w:rsid w:val="00D0108F"/>
    <w:rsid w:val="00D034CC"/>
    <w:rsid w:val="00D0382F"/>
    <w:rsid w:val="00D03B1B"/>
    <w:rsid w:val="00D046DE"/>
    <w:rsid w:val="00D0511F"/>
    <w:rsid w:val="00D11E73"/>
    <w:rsid w:val="00D15EAF"/>
    <w:rsid w:val="00D17C70"/>
    <w:rsid w:val="00D250CD"/>
    <w:rsid w:val="00D25256"/>
    <w:rsid w:val="00D32255"/>
    <w:rsid w:val="00D328EF"/>
    <w:rsid w:val="00D333F9"/>
    <w:rsid w:val="00D34A7F"/>
    <w:rsid w:val="00D36ED6"/>
    <w:rsid w:val="00D40A70"/>
    <w:rsid w:val="00D42514"/>
    <w:rsid w:val="00D4343C"/>
    <w:rsid w:val="00D4410C"/>
    <w:rsid w:val="00D445C3"/>
    <w:rsid w:val="00D44BEA"/>
    <w:rsid w:val="00D44BF1"/>
    <w:rsid w:val="00D46210"/>
    <w:rsid w:val="00D4623A"/>
    <w:rsid w:val="00D46A63"/>
    <w:rsid w:val="00D4728A"/>
    <w:rsid w:val="00D478ED"/>
    <w:rsid w:val="00D47B95"/>
    <w:rsid w:val="00D47FBC"/>
    <w:rsid w:val="00D529F2"/>
    <w:rsid w:val="00D5318E"/>
    <w:rsid w:val="00D5403E"/>
    <w:rsid w:val="00D56E6A"/>
    <w:rsid w:val="00D5728E"/>
    <w:rsid w:val="00D61B7B"/>
    <w:rsid w:val="00D621FD"/>
    <w:rsid w:val="00D62576"/>
    <w:rsid w:val="00D632C3"/>
    <w:rsid w:val="00D63465"/>
    <w:rsid w:val="00D63EDA"/>
    <w:rsid w:val="00D652A2"/>
    <w:rsid w:val="00D65EB8"/>
    <w:rsid w:val="00D7002C"/>
    <w:rsid w:val="00D72209"/>
    <w:rsid w:val="00D733B5"/>
    <w:rsid w:val="00D764D9"/>
    <w:rsid w:val="00D77CBE"/>
    <w:rsid w:val="00D819BE"/>
    <w:rsid w:val="00D87F2B"/>
    <w:rsid w:val="00D90235"/>
    <w:rsid w:val="00D91091"/>
    <w:rsid w:val="00D933F8"/>
    <w:rsid w:val="00D9499E"/>
    <w:rsid w:val="00D967AA"/>
    <w:rsid w:val="00DA16F1"/>
    <w:rsid w:val="00DA41E2"/>
    <w:rsid w:val="00DA45BF"/>
    <w:rsid w:val="00DB0332"/>
    <w:rsid w:val="00DB12D2"/>
    <w:rsid w:val="00DB5612"/>
    <w:rsid w:val="00DB675C"/>
    <w:rsid w:val="00DC16CC"/>
    <w:rsid w:val="00DC1B08"/>
    <w:rsid w:val="00DC30BD"/>
    <w:rsid w:val="00DC3895"/>
    <w:rsid w:val="00DC3C3F"/>
    <w:rsid w:val="00DC4484"/>
    <w:rsid w:val="00DC5AD8"/>
    <w:rsid w:val="00DC5EFB"/>
    <w:rsid w:val="00DD0620"/>
    <w:rsid w:val="00DD1706"/>
    <w:rsid w:val="00DD1BD7"/>
    <w:rsid w:val="00DD1C45"/>
    <w:rsid w:val="00DD312C"/>
    <w:rsid w:val="00DD747E"/>
    <w:rsid w:val="00DE1551"/>
    <w:rsid w:val="00DE25D4"/>
    <w:rsid w:val="00DE38E7"/>
    <w:rsid w:val="00DE5A85"/>
    <w:rsid w:val="00DF24CD"/>
    <w:rsid w:val="00DF37A5"/>
    <w:rsid w:val="00DF4BF3"/>
    <w:rsid w:val="00DF5CBE"/>
    <w:rsid w:val="00DF5E3E"/>
    <w:rsid w:val="00DF5F61"/>
    <w:rsid w:val="00E01E93"/>
    <w:rsid w:val="00E034A7"/>
    <w:rsid w:val="00E03717"/>
    <w:rsid w:val="00E03965"/>
    <w:rsid w:val="00E04A96"/>
    <w:rsid w:val="00E06C03"/>
    <w:rsid w:val="00E06D88"/>
    <w:rsid w:val="00E070CA"/>
    <w:rsid w:val="00E07ACB"/>
    <w:rsid w:val="00E12899"/>
    <w:rsid w:val="00E13C29"/>
    <w:rsid w:val="00E14D63"/>
    <w:rsid w:val="00E17F94"/>
    <w:rsid w:val="00E20C09"/>
    <w:rsid w:val="00E2356D"/>
    <w:rsid w:val="00E239BD"/>
    <w:rsid w:val="00E26404"/>
    <w:rsid w:val="00E3096F"/>
    <w:rsid w:val="00E30FE4"/>
    <w:rsid w:val="00E36471"/>
    <w:rsid w:val="00E37E88"/>
    <w:rsid w:val="00E41C24"/>
    <w:rsid w:val="00E435EC"/>
    <w:rsid w:val="00E5126D"/>
    <w:rsid w:val="00E525CE"/>
    <w:rsid w:val="00E5315F"/>
    <w:rsid w:val="00E66792"/>
    <w:rsid w:val="00E667C3"/>
    <w:rsid w:val="00E66BA0"/>
    <w:rsid w:val="00E6767E"/>
    <w:rsid w:val="00E67863"/>
    <w:rsid w:val="00E71EDF"/>
    <w:rsid w:val="00E738B5"/>
    <w:rsid w:val="00E76C3E"/>
    <w:rsid w:val="00E77A0C"/>
    <w:rsid w:val="00E80B1A"/>
    <w:rsid w:val="00E80FFC"/>
    <w:rsid w:val="00E843A2"/>
    <w:rsid w:val="00E868DB"/>
    <w:rsid w:val="00E87E4B"/>
    <w:rsid w:val="00E926E0"/>
    <w:rsid w:val="00E97F65"/>
    <w:rsid w:val="00EA2268"/>
    <w:rsid w:val="00EA280C"/>
    <w:rsid w:val="00EA31F0"/>
    <w:rsid w:val="00EA4053"/>
    <w:rsid w:val="00EA53F1"/>
    <w:rsid w:val="00EB0AAD"/>
    <w:rsid w:val="00EB225C"/>
    <w:rsid w:val="00EC0B59"/>
    <w:rsid w:val="00EC335B"/>
    <w:rsid w:val="00EC3388"/>
    <w:rsid w:val="00EC42F2"/>
    <w:rsid w:val="00EC4C61"/>
    <w:rsid w:val="00EC766A"/>
    <w:rsid w:val="00EC7769"/>
    <w:rsid w:val="00ED0B47"/>
    <w:rsid w:val="00ED320D"/>
    <w:rsid w:val="00ED36F0"/>
    <w:rsid w:val="00ED61FA"/>
    <w:rsid w:val="00EE2E40"/>
    <w:rsid w:val="00EE2F94"/>
    <w:rsid w:val="00EE5069"/>
    <w:rsid w:val="00EE55F0"/>
    <w:rsid w:val="00EE69F1"/>
    <w:rsid w:val="00EF21B9"/>
    <w:rsid w:val="00EF3615"/>
    <w:rsid w:val="00EF68F6"/>
    <w:rsid w:val="00F000BF"/>
    <w:rsid w:val="00F017EC"/>
    <w:rsid w:val="00F0183A"/>
    <w:rsid w:val="00F04374"/>
    <w:rsid w:val="00F05DF1"/>
    <w:rsid w:val="00F06126"/>
    <w:rsid w:val="00F06A6F"/>
    <w:rsid w:val="00F07543"/>
    <w:rsid w:val="00F07768"/>
    <w:rsid w:val="00F100C0"/>
    <w:rsid w:val="00F10204"/>
    <w:rsid w:val="00F12867"/>
    <w:rsid w:val="00F12D82"/>
    <w:rsid w:val="00F14417"/>
    <w:rsid w:val="00F1463A"/>
    <w:rsid w:val="00F1524E"/>
    <w:rsid w:val="00F153F0"/>
    <w:rsid w:val="00F15DF3"/>
    <w:rsid w:val="00F161DE"/>
    <w:rsid w:val="00F209A9"/>
    <w:rsid w:val="00F26312"/>
    <w:rsid w:val="00F33353"/>
    <w:rsid w:val="00F34BFF"/>
    <w:rsid w:val="00F35439"/>
    <w:rsid w:val="00F436A9"/>
    <w:rsid w:val="00F44F89"/>
    <w:rsid w:val="00F46971"/>
    <w:rsid w:val="00F46C64"/>
    <w:rsid w:val="00F476E8"/>
    <w:rsid w:val="00F47C92"/>
    <w:rsid w:val="00F503B8"/>
    <w:rsid w:val="00F5302F"/>
    <w:rsid w:val="00F565D8"/>
    <w:rsid w:val="00F57703"/>
    <w:rsid w:val="00F60C6B"/>
    <w:rsid w:val="00F64431"/>
    <w:rsid w:val="00F654D7"/>
    <w:rsid w:val="00F655ED"/>
    <w:rsid w:val="00F658B9"/>
    <w:rsid w:val="00F67B19"/>
    <w:rsid w:val="00F72B02"/>
    <w:rsid w:val="00F7343D"/>
    <w:rsid w:val="00F758F8"/>
    <w:rsid w:val="00F76FA1"/>
    <w:rsid w:val="00F83D91"/>
    <w:rsid w:val="00F84659"/>
    <w:rsid w:val="00F87DA8"/>
    <w:rsid w:val="00F91006"/>
    <w:rsid w:val="00F91D4B"/>
    <w:rsid w:val="00F9550A"/>
    <w:rsid w:val="00F9576B"/>
    <w:rsid w:val="00FA0240"/>
    <w:rsid w:val="00FA1A3C"/>
    <w:rsid w:val="00FA4499"/>
    <w:rsid w:val="00FA4D14"/>
    <w:rsid w:val="00FA5C1D"/>
    <w:rsid w:val="00FA70E6"/>
    <w:rsid w:val="00FA7175"/>
    <w:rsid w:val="00FB08F9"/>
    <w:rsid w:val="00FB2626"/>
    <w:rsid w:val="00FB5063"/>
    <w:rsid w:val="00FB66F8"/>
    <w:rsid w:val="00FC1ED0"/>
    <w:rsid w:val="00FC6165"/>
    <w:rsid w:val="00FD19DA"/>
    <w:rsid w:val="00FD1EFD"/>
    <w:rsid w:val="00FD5371"/>
    <w:rsid w:val="00FD7B4F"/>
    <w:rsid w:val="00FE0ACB"/>
    <w:rsid w:val="00FE2E83"/>
    <w:rsid w:val="00FE3BA3"/>
    <w:rsid w:val="00FE60CC"/>
    <w:rsid w:val="00FE6866"/>
    <w:rsid w:val="00FF25B5"/>
    <w:rsid w:val="00FF3065"/>
    <w:rsid w:val="00FF3A65"/>
    <w:rsid w:val="00FF3C17"/>
    <w:rsid w:val="00FF524B"/>
    <w:rsid w:val="00FF55DE"/>
    <w:rsid w:val="00FF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 2" w:uiPriority="1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519"/>
    <w:pPr>
      <w:spacing w:after="0" w:line="240" w:lineRule="auto"/>
      <w:jc w:val="both"/>
    </w:pPr>
    <w:rPr>
      <w:rFonts w:ascii="Adobe Caslon Pro" w:hAnsi="Adobe Caslon Pro"/>
      <w:sz w:val="24"/>
    </w:rPr>
  </w:style>
  <w:style w:type="paragraph" w:styleId="Titre1">
    <w:name w:val="heading 1"/>
    <w:basedOn w:val="Normal"/>
    <w:next w:val="Normal"/>
    <w:link w:val="Titre1Car"/>
    <w:qFormat/>
    <w:rsid w:val="001D0639"/>
    <w:pPr>
      <w:keepNext/>
      <w:numPr>
        <w:numId w:val="3"/>
      </w:numPr>
      <w:spacing w:before="240" w:after="60"/>
      <w:jc w:val="center"/>
      <w:outlineLvl w:val="0"/>
    </w:pPr>
    <w:rPr>
      <w:rFonts w:asciiTheme="majorHAnsi" w:eastAsia="Times New Roman" w:hAnsiTheme="majorHAnsi" w:cs="Times New Roman"/>
      <w:b/>
      <w:kern w:val="28"/>
      <w:sz w:val="32"/>
      <w:szCs w:val="20"/>
      <w:lang w:eastAsia="fr-FR"/>
    </w:rPr>
  </w:style>
  <w:style w:type="paragraph" w:styleId="Titre2">
    <w:name w:val="heading 2"/>
    <w:basedOn w:val="Normal"/>
    <w:next w:val="Normal"/>
    <w:link w:val="Titre2Car"/>
    <w:qFormat/>
    <w:rsid w:val="001D0639"/>
    <w:pPr>
      <w:keepNext/>
      <w:numPr>
        <w:ilvl w:val="1"/>
        <w:numId w:val="3"/>
      </w:numPr>
      <w:spacing w:before="120" w:after="60"/>
      <w:outlineLvl w:val="1"/>
    </w:pPr>
    <w:rPr>
      <w:rFonts w:asciiTheme="majorHAnsi" w:eastAsia="Times New Roman" w:hAnsiTheme="majorHAnsi" w:cs="Times New Roman"/>
      <w:b/>
      <w:szCs w:val="20"/>
      <w:lang w:eastAsia="fr-FR"/>
    </w:rPr>
  </w:style>
  <w:style w:type="paragraph" w:styleId="Titre3">
    <w:name w:val="heading 3"/>
    <w:basedOn w:val="Normal"/>
    <w:next w:val="Normal"/>
    <w:link w:val="Titre3Car"/>
    <w:qFormat/>
    <w:rsid w:val="001D0639"/>
    <w:pPr>
      <w:keepNext/>
      <w:numPr>
        <w:ilvl w:val="2"/>
        <w:numId w:val="3"/>
      </w:numPr>
      <w:spacing w:before="240" w:after="60"/>
      <w:outlineLvl w:val="2"/>
    </w:pPr>
    <w:rPr>
      <w:rFonts w:asciiTheme="majorHAnsi" w:eastAsia="Times New Roman" w:hAnsiTheme="majorHAnsi" w:cs="Times New Roman"/>
      <w:szCs w:val="20"/>
      <w:lang w:eastAsia="fr-FR"/>
    </w:rPr>
  </w:style>
  <w:style w:type="paragraph" w:styleId="Titre4">
    <w:name w:val="heading 4"/>
    <w:basedOn w:val="Normal"/>
    <w:next w:val="Normal"/>
    <w:link w:val="Titre4Car"/>
    <w:qFormat/>
    <w:rsid w:val="001D0639"/>
    <w:pPr>
      <w:keepNext/>
      <w:numPr>
        <w:ilvl w:val="3"/>
        <w:numId w:val="3"/>
      </w:numPr>
      <w:outlineLvl w:val="3"/>
    </w:pPr>
    <w:rPr>
      <w:rFonts w:asciiTheme="majorHAnsi" w:eastAsia="Times New Roman" w:hAnsiTheme="majorHAnsi" w:cs="Times New Roman"/>
      <w:szCs w:val="20"/>
      <w:lang w:eastAsia="fr-FR"/>
    </w:rPr>
  </w:style>
  <w:style w:type="paragraph" w:styleId="Titre5">
    <w:name w:val="heading 5"/>
    <w:basedOn w:val="Normal"/>
    <w:next w:val="Normal"/>
    <w:link w:val="Titre5Car"/>
    <w:qFormat/>
    <w:rsid w:val="001D0639"/>
    <w:pPr>
      <w:numPr>
        <w:numId w:val="4"/>
      </w:numPr>
      <w:outlineLvl w:val="4"/>
    </w:pPr>
    <w:rPr>
      <w:rFonts w:asciiTheme="majorHAnsi" w:eastAsia="Times New Roman" w:hAnsiTheme="majorHAnsi" w:cs="Times New Roman"/>
      <w:szCs w:val="20"/>
      <w:u w:val="wave"/>
      <w:lang w:eastAsia="fr-FR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1D063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D063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D0639"/>
    <w:rPr>
      <w:rFonts w:ascii="Adobe Caslon Pro" w:hAnsi="Adobe Caslon Pro"/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1D063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D0639"/>
    <w:rPr>
      <w:rFonts w:ascii="Adobe Caslon Pro" w:hAnsi="Adobe Caslon Pro"/>
      <w:sz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D063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D0639"/>
    <w:rPr>
      <w:rFonts w:ascii="Tahoma" w:hAnsi="Tahoma" w:cs="Tahoma"/>
      <w:sz w:val="16"/>
      <w:szCs w:val="16"/>
    </w:rPr>
  </w:style>
  <w:style w:type="character" w:customStyle="1" w:styleId="Titre6Car">
    <w:name w:val="Titre 6 Car"/>
    <w:basedOn w:val="Policepardfaut"/>
    <w:link w:val="Titre6"/>
    <w:uiPriority w:val="9"/>
    <w:rsid w:val="001D0639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Citation">
    <w:name w:val="Quote"/>
    <w:basedOn w:val="Normal"/>
    <w:next w:val="Normal"/>
    <w:link w:val="CitationCar"/>
    <w:uiPriority w:val="29"/>
    <w:qFormat/>
    <w:rsid w:val="001D0639"/>
    <w:rPr>
      <w:i/>
      <w:iCs/>
      <w:color w:val="000000" w:themeColor="text1"/>
    </w:rPr>
  </w:style>
  <w:style w:type="paragraph" w:styleId="Titre">
    <w:name w:val="Title"/>
    <w:basedOn w:val="Normal"/>
    <w:next w:val="Normal"/>
    <w:link w:val="TitreCar"/>
    <w:qFormat/>
    <w:rsid w:val="001D063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rsid w:val="001D063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1Car">
    <w:name w:val="Titre 1 Car"/>
    <w:basedOn w:val="Policepardfaut"/>
    <w:link w:val="Titre1"/>
    <w:rsid w:val="001D0639"/>
    <w:rPr>
      <w:rFonts w:asciiTheme="majorHAnsi" w:eastAsia="Times New Roman" w:hAnsiTheme="majorHAnsi" w:cs="Times New Roman"/>
      <w:b/>
      <w:kern w:val="28"/>
      <w:sz w:val="32"/>
      <w:szCs w:val="20"/>
      <w:lang w:eastAsia="fr-FR"/>
    </w:rPr>
  </w:style>
  <w:style w:type="character" w:customStyle="1" w:styleId="Titre2Car">
    <w:name w:val="Titre 2 Car"/>
    <w:basedOn w:val="Policepardfaut"/>
    <w:link w:val="Titre2"/>
    <w:rsid w:val="001D0639"/>
    <w:rPr>
      <w:rFonts w:asciiTheme="majorHAnsi" w:eastAsia="Times New Roman" w:hAnsiTheme="majorHAnsi" w:cs="Times New Roman"/>
      <w:b/>
      <w:sz w:val="24"/>
      <w:szCs w:val="20"/>
      <w:lang w:eastAsia="fr-FR"/>
    </w:rPr>
  </w:style>
  <w:style w:type="character" w:customStyle="1" w:styleId="Titre3Car">
    <w:name w:val="Titre 3 Car"/>
    <w:basedOn w:val="Policepardfaut"/>
    <w:link w:val="Titre3"/>
    <w:rsid w:val="001D0639"/>
    <w:rPr>
      <w:rFonts w:asciiTheme="majorHAnsi" w:eastAsia="Times New Roman" w:hAnsiTheme="majorHAnsi" w:cs="Times New Roman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1D0639"/>
    <w:rPr>
      <w:rFonts w:asciiTheme="majorHAnsi" w:eastAsia="Times New Roman" w:hAnsiTheme="majorHAnsi" w:cs="Times New Roman"/>
      <w:sz w:val="24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1D0639"/>
    <w:rPr>
      <w:rFonts w:asciiTheme="majorHAnsi" w:eastAsia="Times New Roman" w:hAnsiTheme="majorHAnsi" w:cs="Times New Roman"/>
      <w:sz w:val="24"/>
      <w:szCs w:val="20"/>
      <w:u w:val="wave"/>
      <w:lang w:eastAsia="fr-FR"/>
    </w:rPr>
  </w:style>
  <w:style w:type="character" w:customStyle="1" w:styleId="CitationCar">
    <w:name w:val="Citation Car"/>
    <w:basedOn w:val="Policepardfaut"/>
    <w:link w:val="Citation"/>
    <w:uiPriority w:val="29"/>
    <w:rsid w:val="001D0639"/>
    <w:rPr>
      <w:rFonts w:ascii="Adobe Caslon Pro" w:hAnsi="Adobe Caslon Pro"/>
      <w:i/>
      <w:iCs/>
      <w:color w:val="000000" w:themeColor="text1"/>
      <w:sz w:val="24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D063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D0639"/>
    <w:rPr>
      <w:rFonts w:ascii="Adobe Caslon Pro" w:hAnsi="Adobe Caslon Pro"/>
      <w:b/>
      <w:bCs/>
      <w:i/>
      <w:iCs/>
      <w:color w:val="4F81BD" w:themeColor="accent1"/>
      <w:sz w:val="24"/>
    </w:rPr>
  </w:style>
  <w:style w:type="character" w:styleId="Rfrenceple">
    <w:name w:val="Subtle Reference"/>
    <w:basedOn w:val="Policepardfaut"/>
    <w:uiPriority w:val="31"/>
    <w:qFormat/>
    <w:rsid w:val="001D0639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1D0639"/>
    <w:rPr>
      <w:b/>
      <w:bCs/>
      <w:smallCaps/>
      <w:color w:val="C0504D" w:themeColor="accent2"/>
      <w:spacing w:val="5"/>
      <w:u w:val="single"/>
    </w:rPr>
  </w:style>
  <w:style w:type="character" w:styleId="Numrodepage">
    <w:name w:val="page number"/>
    <w:basedOn w:val="Policepardfaut"/>
    <w:rsid w:val="001D0639"/>
  </w:style>
  <w:style w:type="paragraph" w:customStyle="1" w:styleId="Question">
    <w:name w:val="Question"/>
    <w:basedOn w:val="Titre2"/>
    <w:autoRedefine/>
    <w:uiPriority w:val="1"/>
    <w:qFormat/>
    <w:rsid w:val="00D632C3"/>
    <w:pPr>
      <w:keepNext w:val="0"/>
      <w:widowControl w:val="0"/>
      <w:numPr>
        <w:ilvl w:val="0"/>
        <w:numId w:val="2"/>
      </w:numPr>
    </w:pPr>
    <w:rPr>
      <w:rFonts w:ascii="Adobe Caslon Pro" w:hAnsi="Adobe Caslon Pro"/>
      <w:b w:val="0"/>
    </w:rPr>
  </w:style>
  <w:style w:type="paragraph" w:customStyle="1" w:styleId="EXERCICES">
    <w:name w:val="EXERCICES"/>
    <w:basedOn w:val="Titre4"/>
    <w:autoRedefine/>
    <w:rsid w:val="00254720"/>
    <w:pPr>
      <w:keepNext w:val="0"/>
      <w:widowControl w:val="0"/>
      <w:numPr>
        <w:ilvl w:val="5"/>
        <w:numId w:val="1"/>
      </w:numPr>
    </w:pPr>
    <w:rPr>
      <w:rFonts w:ascii="Adobe Caslon Pro" w:hAnsi="Adobe Caslon Pro"/>
    </w:rPr>
  </w:style>
  <w:style w:type="paragraph" w:customStyle="1" w:styleId="Questionsimple">
    <w:name w:val="Question simple"/>
    <w:basedOn w:val="Normal"/>
    <w:rsid w:val="00254720"/>
    <w:pPr>
      <w:numPr>
        <w:numId w:val="5"/>
      </w:numPr>
    </w:pPr>
    <w:rPr>
      <w:rFonts w:ascii="Technical" w:eastAsia="Times New Roman" w:hAnsi="Technical" w:cs="Times New Roman"/>
      <w:szCs w:val="20"/>
      <w:lang w:eastAsia="fr-FR"/>
    </w:rPr>
  </w:style>
  <w:style w:type="paragraph" w:customStyle="1" w:styleId="a">
    <w:name w:val="."/>
    <w:basedOn w:val="Normal"/>
    <w:rsid w:val="00254720"/>
    <w:rPr>
      <w:rFonts w:ascii="Technical" w:eastAsia="Times New Roman" w:hAnsi="Technical" w:cs="Times New Roman"/>
      <w:szCs w:val="20"/>
      <w:lang w:eastAsia="fr-FR"/>
    </w:rPr>
  </w:style>
  <w:style w:type="character" w:customStyle="1" w:styleId="longtext">
    <w:name w:val="long_text"/>
    <w:basedOn w:val="Policepardfaut"/>
    <w:rsid w:val="00C6725A"/>
  </w:style>
  <w:style w:type="paragraph" w:styleId="Paragraphedeliste">
    <w:name w:val="List Paragraph"/>
    <w:basedOn w:val="Normal"/>
    <w:uiPriority w:val="34"/>
    <w:qFormat/>
    <w:rsid w:val="00722767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843E45"/>
    <w:rPr>
      <w:color w:val="808080"/>
    </w:rPr>
  </w:style>
  <w:style w:type="table" w:styleId="Grilledutableau">
    <w:name w:val="Table Grid"/>
    <w:basedOn w:val="TableauNormal"/>
    <w:uiPriority w:val="59"/>
    <w:rsid w:val="008360AF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6246E9"/>
    <w:pPr>
      <w:keepLines/>
      <w:numPr>
        <w:numId w:val="0"/>
      </w:numPr>
      <w:spacing w:before="480" w:after="0" w:line="276" w:lineRule="auto"/>
      <w:jc w:val="left"/>
      <w:outlineLvl w:val="9"/>
    </w:pPr>
    <w:rPr>
      <w:rFonts w:eastAsiaTheme="majorEastAsia" w:cstheme="majorBidi"/>
      <w:bCs/>
      <w:color w:val="365F91" w:themeColor="accent1" w:themeShade="BF"/>
      <w:kern w:val="0"/>
      <w:sz w:val="28"/>
      <w:szCs w:val="28"/>
      <w:lang w:eastAsia="en-US"/>
    </w:rPr>
  </w:style>
  <w:style w:type="paragraph" w:styleId="TM2">
    <w:name w:val="toc 2"/>
    <w:basedOn w:val="Normal"/>
    <w:next w:val="Normal"/>
    <w:autoRedefine/>
    <w:uiPriority w:val="39"/>
    <w:unhideWhenUsed/>
    <w:rsid w:val="006246E9"/>
    <w:pPr>
      <w:spacing w:after="100"/>
      <w:ind w:left="240"/>
    </w:pPr>
  </w:style>
  <w:style w:type="paragraph" w:styleId="TM3">
    <w:name w:val="toc 3"/>
    <w:basedOn w:val="Normal"/>
    <w:next w:val="Normal"/>
    <w:autoRedefine/>
    <w:uiPriority w:val="39"/>
    <w:unhideWhenUsed/>
    <w:rsid w:val="006246E9"/>
    <w:pPr>
      <w:spacing w:after="100"/>
      <w:ind w:left="480"/>
    </w:pPr>
  </w:style>
  <w:style w:type="character" w:styleId="Lienhypertexte">
    <w:name w:val="Hyperlink"/>
    <w:basedOn w:val="Policepardfaut"/>
    <w:uiPriority w:val="99"/>
    <w:unhideWhenUsed/>
    <w:rsid w:val="006246E9"/>
    <w:rPr>
      <w:color w:val="0000FF" w:themeColor="hyperlink"/>
      <w:u w:val="single"/>
    </w:rPr>
  </w:style>
  <w:style w:type="paragraph" w:styleId="Sansinterligne">
    <w:name w:val="No Spacing"/>
    <w:uiPriority w:val="1"/>
    <w:rsid w:val="00B303E7"/>
    <w:pPr>
      <w:spacing w:after="0" w:line="240" w:lineRule="auto"/>
    </w:pPr>
    <w:rPr>
      <w:rFonts w:eastAsiaTheme="minorEastAsia"/>
      <w:sz w:val="5"/>
      <w:szCs w:val="24"/>
      <w:lang w:val="en-GB" w:eastAsia="fr-FR"/>
    </w:rPr>
  </w:style>
  <w:style w:type="paragraph" w:styleId="Listepuces2">
    <w:name w:val="List Bullet 2"/>
    <w:basedOn w:val="Normalcentr"/>
    <w:uiPriority w:val="1"/>
    <w:unhideWhenUsed/>
    <w:qFormat/>
    <w:rsid w:val="00B303E7"/>
    <w:pPr>
      <w:numPr>
        <w:numId w:val="6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40"/>
      <w:ind w:right="360"/>
    </w:pPr>
    <w:rPr>
      <w:rFonts w:ascii="Century Gothic" w:hAnsi="Century Gothic"/>
      <w:i w:val="0"/>
      <w:color w:val="7F7F7F" w:themeColor="text1" w:themeTint="80"/>
      <w:sz w:val="20"/>
      <w:szCs w:val="24"/>
      <w:lang w:eastAsia="fr-FR"/>
    </w:rPr>
  </w:style>
  <w:style w:type="paragraph" w:styleId="Normalcentr">
    <w:name w:val="Block Text"/>
    <w:basedOn w:val="Normal"/>
    <w:uiPriority w:val="99"/>
    <w:semiHidden/>
    <w:unhideWhenUsed/>
    <w:rsid w:val="00B303E7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customStyle="1" w:styleId="FooterRight">
    <w:name w:val="Footer Right"/>
    <w:basedOn w:val="Pieddepage"/>
    <w:uiPriority w:val="99"/>
    <w:rsid w:val="00B303E7"/>
    <w:pPr>
      <w:tabs>
        <w:tab w:val="clear" w:pos="4536"/>
        <w:tab w:val="clear" w:pos="9072"/>
        <w:tab w:val="center" w:pos="4680"/>
        <w:tab w:val="right" w:pos="9360"/>
      </w:tabs>
      <w:spacing w:before="40"/>
      <w:jc w:val="right"/>
    </w:pPr>
    <w:rPr>
      <w:rFonts w:ascii="Century Gothic" w:eastAsiaTheme="minorEastAsia" w:hAnsi="Century Gothic"/>
      <w:color w:val="595959" w:themeColor="text1" w:themeTint="A6"/>
      <w:sz w:val="20"/>
      <w:szCs w:val="24"/>
      <w:lang w:eastAsia="fr-FR"/>
    </w:rPr>
  </w:style>
  <w:style w:type="character" w:styleId="lev">
    <w:name w:val="Strong"/>
    <w:basedOn w:val="Policepardfaut"/>
    <w:uiPriority w:val="22"/>
    <w:qFormat/>
    <w:rsid w:val="00642B7E"/>
    <w:rPr>
      <w:b/>
      <w:bCs/>
    </w:rPr>
  </w:style>
  <w:style w:type="character" w:customStyle="1" w:styleId="lienglossaire">
    <w:name w:val="lienglossaire"/>
    <w:basedOn w:val="Policepardfaut"/>
    <w:rsid w:val="00642B7E"/>
  </w:style>
  <w:style w:type="paragraph" w:styleId="NormalWeb">
    <w:name w:val="Normal (Web)"/>
    <w:basedOn w:val="Normal"/>
    <w:uiPriority w:val="99"/>
    <w:unhideWhenUsed/>
    <w:rsid w:val="00A46F4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Cs w:val="24"/>
      <w:lang w:eastAsia="fr-FR"/>
    </w:rPr>
  </w:style>
  <w:style w:type="character" w:customStyle="1" w:styleId="lang-en">
    <w:name w:val="lang-en"/>
    <w:basedOn w:val="Policepardfaut"/>
    <w:rsid w:val="00A46F4C"/>
  </w:style>
  <w:style w:type="character" w:customStyle="1" w:styleId="mw-headline">
    <w:name w:val="mw-headline"/>
    <w:basedOn w:val="Policepardfaut"/>
    <w:rsid w:val="002D3F73"/>
  </w:style>
  <w:style w:type="character" w:customStyle="1" w:styleId="nowrap">
    <w:name w:val="nowrap"/>
    <w:basedOn w:val="Policepardfaut"/>
    <w:rsid w:val="00C53C91"/>
  </w:style>
  <w:style w:type="paragraph" w:customStyle="1" w:styleId="SectionHeading">
    <w:name w:val="Section Heading"/>
    <w:basedOn w:val="Normal"/>
    <w:next w:val="Normal"/>
    <w:uiPriority w:val="99"/>
    <w:rsid w:val="008D1411"/>
    <w:pPr>
      <w:autoSpaceDE w:val="0"/>
      <w:autoSpaceDN w:val="0"/>
      <w:adjustRightInd w:val="0"/>
      <w:jc w:val="left"/>
    </w:pPr>
    <w:rPr>
      <w:rFonts w:ascii="HADGJG+Arial,Bold" w:hAnsi="HADGJG+Arial,Bold"/>
      <w:szCs w:val="24"/>
    </w:rPr>
  </w:style>
  <w:style w:type="paragraph" w:customStyle="1" w:styleId="Bullet1">
    <w:name w:val="Bullet 1"/>
    <w:basedOn w:val="Normal"/>
    <w:next w:val="Normal"/>
    <w:uiPriority w:val="99"/>
    <w:rsid w:val="008D1411"/>
    <w:pPr>
      <w:autoSpaceDE w:val="0"/>
      <w:autoSpaceDN w:val="0"/>
      <w:adjustRightInd w:val="0"/>
      <w:jc w:val="left"/>
    </w:pPr>
    <w:rPr>
      <w:rFonts w:ascii="HADGJG+Arial,Bold" w:hAnsi="HADGJG+Arial,Bold"/>
      <w:szCs w:val="24"/>
    </w:rPr>
  </w:style>
  <w:style w:type="paragraph" w:customStyle="1" w:styleId="niv1">
    <w:name w:val="niv1"/>
    <w:basedOn w:val="Normal"/>
    <w:rsid w:val="00AE592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Cs w:val="24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 2" w:uiPriority="1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519"/>
    <w:pPr>
      <w:spacing w:after="0" w:line="240" w:lineRule="auto"/>
      <w:jc w:val="both"/>
    </w:pPr>
    <w:rPr>
      <w:rFonts w:ascii="Adobe Caslon Pro" w:hAnsi="Adobe Caslon Pro"/>
      <w:sz w:val="24"/>
    </w:rPr>
  </w:style>
  <w:style w:type="paragraph" w:styleId="Titre1">
    <w:name w:val="heading 1"/>
    <w:basedOn w:val="Normal"/>
    <w:next w:val="Normal"/>
    <w:link w:val="Titre1Car"/>
    <w:qFormat/>
    <w:rsid w:val="001D0639"/>
    <w:pPr>
      <w:keepNext/>
      <w:numPr>
        <w:numId w:val="3"/>
      </w:numPr>
      <w:spacing w:before="240" w:after="60"/>
      <w:jc w:val="center"/>
      <w:outlineLvl w:val="0"/>
    </w:pPr>
    <w:rPr>
      <w:rFonts w:asciiTheme="majorHAnsi" w:eastAsia="Times New Roman" w:hAnsiTheme="majorHAnsi" w:cs="Times New Roman"/>
      <w:b/>
      <w:kern w:val="28"/>
      <w:sz w:val="32"/>
      <w:szCs w:val="20"/>
      <w:lang w:eastAsia="fr-FR"/>
    </w:rPr>
  </w:style>
  <w:style w:type="paragraph" w:styleId="Titre2">
    <w:name w:val="heading 2"/>
    <w:basedOn w:val="Normal"/>
    <w:next w:val="Normal"/>
    <w:link w:val="Titre2Car"/>
    <w:qFormat/>
    <w:rsid w:val="001D0639"/>
    <w:pPr>
      <w:keepNext/>
      <w:numPr>
        <w:ilvl w:val="1"/>
        <w:numId w:val="3"/>
      </w:numPr>
      <w:spacing w:before="120" w:after="60"/>
      <w:outlineLvl w:val="1"/>
    </w:pPr>
    <w:rPr>
      <w:rFonts w:asciiTheme="majorHAnsi" w:eastAsia="Times New Roman" w:hAnsiTheme="majorHAnsi" w:cs="Times New Roman"/>
      <w:b/>
      <w:szCs w:val="20"/>
      <w:lang w:eastAsia="fr-FR"/>
    </w:rPr>
  </w:style>
  <w:style w:type="paragraph" w:styleId="Titre3">
    <w:name w:val="heading 3"/>
    <w:basedOn w:val="Normal"/>
    <w:next w:val="Normal"/>
    <w:link w:val="Titre3Car"/>
    <w:qFormat/>
    <w:rsid w:val="001D0639"/>
    <w:pPr>
      <w:keepNext/>
      <w:numPr>
        <w:ilvl w:val="2"/>
        <w:numId w:val="3"/>
      </w:numPr>
      <w:spacing w:before="240" w:after="60"/>
      <w:outlineLvl w:val="2"/>
    </w:pPr>
    <w:rPr>
      <w:rFonts w:asciiTheme="majorHAnsi" w:eastAsia="Times New Roman" w:hAnsiTheme="majorHAnsi" w:cs="Times New Roman"/>
      <w:szCs w:val="20"/>
      <w:lang w:eastAsia="fr-FR"/>
    </w:rPr>
  </w:style>
  <w:style w:type="paragraph" w:styleId="Titre4">
    <w:name w:val="heading 4"/>
    <w:basedOn w:val="Normal"/>
    <w:next w:val="Normal"/>
    <w:link w:val="Titre4Car"/>
    <w:qFormat/>
    <w:rsid w:val="001D0639"/>
    <w:pPr>
      <w:keepNext/>
      <w:numPr>
        <w:ilvl w:val="3"/>
        <w:numId w:val="3"/>
      </w:numPr>
      <w:outlineLvl w:val="3"/>
    </w:pPr>
    <w:rPr>
      <w:rFonts w:asciiTheme="majorHAnsi" w:eastAsia="Times New Roman" w:hAnsiTheme="majorHAnsi" w:cs="Times New Roman"/>
      <w:szCs w:val="20"/>
      <w:lang w:eastAsia="fr-FR"/>
    </w:rPr>
  </w:style>
  <w:style w:type="paragraph" w:styleId="Titre5">
    <w:name w:val="heading 5"/>
    <w:basedOn w:val="Normal"/>
    <w:next w:val="Normal"/>
    <w:link w:val="Titre5Car"/>
    <w:qFormat/>
    <w:rsid w:val="001D0639"/>
    <w:pPr>
      <w:numPr>
        <w:numId w:val="4"/>
      </w:numPr>
      <w:outlineLvl w:val="4"/>
    </w:pPr>
    <w:rPr>
      <w:rFonts w:asciiTheme="majorHAnsi" w:eastAsia="Times New Roman" w:hAnsiTheme="majorHAnsi" w:cs="Times New Roman"/>
      <w:szCs w:val="20"/>
      <w:u w:val="wave"/>
      <w:lang w:eastAsia="fr-FR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1D063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D063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D0639"/>
    <w:rPr>
      <w:rFonts w:ascii="Adobe Caslon Pro" w:hAnsi="Adobe Caslon Pro"/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1D063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D0639"/>
    <w:rPr>
      <w:rFonts w:ascii="Adobe Caslon Pro" w:hAnsi="Adobe Caslon Pro"/>
      <w:sz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D063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D0639"/>
    <w:rPr>
      <w:rFonts w:ascii="Tahoma" w:hAnsi="Tahoma" w:cs="Tahoma"/>
      <w:sz w:val="16"/>
      <w:szCs w:val="16"/>
    </w:rPr>
  </w:style>
  <w:style w:type="character" w:customStyle="1" w:styleId="Titre6Car">
    <w:name w:val="Titre 6 Car"/>
    <w:basedOn w:val="Policepardfaut"/>
    <w:link w:val="Titre6"/>
    <w:uiPriority w:val="9"/>
    <w:rsid w:val="001D0639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Citation">
    <w:name w:val="Quote"/>
    <w:basedOn w:val="Normal"/>
    <w:next w:val="Normal"/>
    <w:link w:val="CitationCar"/>
    <w:uiPriority w:val="29"/>
    <w:qFormat/>
    <w:rsid w:val="001D0639"/>
    <w:rPr>
      <w:i/>
      <w:iCs/>
      <w:color w:val="000000" w:themeColor="text1"/>
    </w:rPr>
  </w:style>
  <w:style w:type="paragraph" w:styleId="Titre">
    <w:name w:val="Title"/>
    <w:basedOn w:val="Normal"/>
    <w:next w:val="Normal"/>
    <w:link w:val="TitreCar"/>
    <w:qFormat/>
    <w:rsid w:val="001D063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rsid w:val="001D063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1Car">
    <w:name w:val="Titre 1 Car"/>
    <w:basedOn w:val="Policepardfaut"/>
    <w:link w:val="Titre1"/>
    <w:rsid w:val="001D0639"/>
    <w:rPr>
      <w:rFonts w:asciiTheme="majorHAnsi" w:eastAsia="Times New Roman" w:hAnsiTheme="majorHAnsi" w:cs="Times New Roman"/>
      <w:b/>
      <w:kern w:val="28"/>
      <w:sz w:val="32"/>
      <w:szCs w:val="20"/>
      <w:lang w:eastAsia="fr-FR"/>
    </w:rPr>
  </w:style>
  <w:style w:type="character" w:customStyle="1" w:styleId="Titre2Car">
    <w:name w:val="Titre 2 Car"/>
    <w:basedOn w:val="Policepardfaut"/>
    <w:link w:val="Titre2"/>
    <w:rsid w:val="001D0639"/>
    <w:rPr>
      <w:rFonts w:asciiTheme="majorHAnsi" w:eastAsia="Times New Roman" w:hAnsiTheme="majorHAnsi" w:cs="Times New Roman"/>
      <w:b/>
      <w:sz w:val="24"/>
      <w:szCs w:val="20"/>
      <w:lang w:eastAsia="fr-FR"/>
    </w:rPr>
  </w:style>
  <w:style w:type="character" w:customStyle="1" w:styleId="Titre3Car">
    <w:name w:val="Titre 3 Car"/>
    <w:basedOn w:val="Policepardfaut"/>
    <w:link w:val="Titre3"/>
    <w:rsid w:val="001D0639"/>
    <w:rPr>
      <w:rFonts w:asciiTheme="majorHAnsi" w:eastAsia="Times New Roman" w:hAnsiTheme="majorHAnsi" w:cs="Times New Roman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1D0639"/>
    <w:rPr>
      <w:rFonts w:asciiTheme="majorHAnsi" w:eastAsia="Times New Roman" w:hAnsiTheme="majorHAnsi" w:cs="Times New Roman"/>
      <w:sz w:val="24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1D0639"/>
    <w:rPr>
      <w:rFonts w:asciiTheme="majorHAnsi" w:eastAsia="Times New Roman" w:hAnsiTheme="majorHAnsi" w:cs="Times New Roman"/>
      <w:sz w:val="24"/>
      <w:szCs w:val="20"/>
      <w:u w:val="wave"/>
      <w:lang w:eastAsia="fr-FR"/>
    </w:rPr>
  </w:style>
  <w:style w:type="character" w:customStyle="1" w:styleId="CitationCar">
    <w:name w:val="Citation Car"/>
    <w:basedOn w:val="Policepardfaut"/>
    <w:link w:val="Citation"/>
    <w:uiPriority w:val="29"/>
    <w:rsid w:val="001D0639"/>
    <w:rPr>
      <w:rFonts w:ascii="Adobe Caslon Pro" w:hAnsi="Adobe Caslon Pro"/>
      <w:i/>
      <w:iCs/>
      <w:color w:val="000000" w:themeColor="text1"/>
      <w:sz w:val="24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D063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D0639"/>
    <w:rPr>
      <w:rFonts w:ascii="Adobe Caslon Pro" w:hAnsi="Adobe Caslon Pro"/>
      <w:b/>
      <w:bCs/>
      <w:i/>
      <w:iCs/>
      <w:color w:val="4F81BD" w:themeColor="accent1"/>
      <w:sz w:val="24"/>
    </w:rPr>
  </w:style>
  <w:style w:type="character" w:styleId="Rfrenceple">
    <w:name w:val="Subtle Reference"/>
    <w:basedOn w:val="Policepardfaut"/>
    <w:uiPriority w:val="31"/>
    <w:qFormat/>
    <w:rsid w:val="001D0639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1D0639"/>
    <w:rPr>
      <w:b/>
      <w:bCs/>
      <w:smallCaps/>
      <w:color w:val="C0504D" w:themeColor="accent2"/>
      <w:spacing w:val="5"/>
      <w:u w:val="single"/>
    </w:rPr>
  </w:style>
  <w:style w:type="character" w:styleId="Numrodepage">
    <w:name w:val="page number"/>
    <w:basedOn w:val="Policepardfaut"/>
    <w:rsid w:val="001D0639"/>
  </w:style>
  <w:style w:type="paragraph" w:customStyle="1" w:styleId="Question">
    <w:name w:val="Question"/>
    <w:basedOn w:val="Titre2"/>
    <w:autoRedefine/>
    <w:uiPriority w:val="1"/>
    <w:qFormat/>
    <w:rsid w:val="00D632C3"/>
    <w:pPr>
      <w:keepNext w:val="0"/>
      <w:widowControl w:val="0"/>
      <w:numPr>
        <w:ilvl w:val="0"/>
        <w:numId w:val="2"/>
      </w:numPr>
    </w:pPr>
    <w:rPr>
      <w:rFonts w:ascii="Adobe Caslon Pro" w:hAnsi="Adobe Caslon Pro"/>
      <w:b w:val="0"/>
    </w:rPr>
  </w:style>
  <w:style w:type="paragraph" w:customStyle="1" w:styleId="EXERCICES">
    <w:name w:val="EXERCICES"/>
    <w:basedOn w:val="Titre4"/>
    <w:autoRedefine/>
    <w:rsid w:val="00254720"/>
    <w:pPr>
      <w:keepNext w:val="0"/>
      <w:widowControl w:val="0"/>
      <w:numPr>
        <w:ilvl w:val="5"/>
        <w:numId w:val="1"/>
      </w:numPr>
    </w:pPr>
    <w:rPr>
      <w:rFonts w:ascii="Adobe Caslon Pro" w:hAnsi="Adobe Caslon Pro"/>
    </w:rPr>
  </w:style>
  <w:style w:type="paragraph" w:customStyle="1" w:styleId="Questionsimple">
    <w:name w:val="Question simple"/>
    <w:basedOn w:val="Normal"/>
    <w:rsid w:val="00254720"/>
    <w:pPr>
      <w:numPr>
        <w:numId w:val="5"/>
      </w:numPr>
    </w:pPr>
    <w:rPr>
      <w:rFonts w:ascii="Technical" w:eastAsia="Times New Roman" w:hAnsi="Technical" w:cs="Times New Roman"/>
      <w:szCs w:val="20"/>
      <w:lang w:eastAsia="fr-FR"/>
    </w:rPr>
  </w:style>
  <w:style w:type="paragraph" w:customStyle="1" w:styleId="a">
    <w:name w:val="."/>
    <w:basedOn w:val="Normal"/>
    <w:rsid w:val="00254720"/>
    <w:rPr>
      <w:rFonts w:ascii="Technical" w:eastAsia="Times New Roman" w:hAnsi="Technical" w:cs="Times New Roman"/>
      <w:szCs w:val="20"/>
      <w:lang w:eastAsia="fr-FR"/>
    </w:rPr>
  </w:style>
  <w:style w:type="character" w:customStyle="1" w:styleId="longtext">
    <w:name w:val="long_text"/>
    <w:basedOn w:val="Policepardfaut"/>
    <w:rsid w:val="00C6725A"/>
  </w:style>
  <w:style w:type="paragraph" w:styleId="Paragraphedeliste">
    <w:name w:val="List Paragraph"/>
    <w:basedOn w:val="Normal"/>
    <w:uiPriority w:val="34"/>
    <w:qFormat/>
    <w:rsid w:val="00722767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843E45"/>
    <w:rPr>
      <w:color w:val="808080"/>
    </w:rPr>
  </w:style>
  <w:style w:type="table" w:styleId="Grilledutableau">
    <w:name w:val="Table Grid"/>
    <w:basedOn w:val="TableauNormal"/>
    <w:uiPriority w:val="59"/>
    <w:rsid w:val="008360AF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6246E9"/>
    <w:pPr>
      <w:keepLines/>
      <w:numPr>
        <w:numId w:val="0"/>
      </w:numPr>
      <w:spacing w:before="480" w:after="0" w:line="276" w:lineRule="auto"/>
      <w:jc w:val="left"/>
      <w:outlineLvl w:val="9"/>
    </w:pPr>
    <w:rPr>
      <w:rFonts w:eastAsiaTheme="majorEastAsia" w:cstheme="majorBidi"/>
      <w:bCs/>
      <w:color w:val="365F91" w:themeColor="accent1" w:themeShade="BF"/>
      <w:kern w:val="0"/>
      <w:sz w:val="28"/>
      <w:szCs w:val="28"/>
      <w:lang w:eastAsia="en-US"/>
    </w:rPr>
  </w:style>
  <w:style w:type="paragraph" w:styleId="TM2">
    <w:name w:val="toc 2"/>
    <w:basedOn w:val="Normal"/>
    <w:next w:val="Normal"/>
    <w:autoRedefine/>
    <w:uiPriority w:val="39"/>
    <w:unhideWhenUsed/>
    <w:rsid w:val="006246E9"/>
    <w:pPr>
      <w:spacing w:after="100"/>
      <w:ind w:left="240"/>
    </w:pPr>
  </w:style>
  <w:style w:type="paragraph" w:styleId="TM3">
    <w:name w:val="toc 3"/>
    <w:basedOn w:val="Normal"/>
    <w:next w:val="Normal"/>
    <w:autoRedefine/>
    <w:uiPriority w:val="39"/>
    <w:unhideWhenUsed/>
    <w:rsid w:val="006246E9"/>
    <w:pPr>
      <w:spacing w:after="100"/>
      <w:ind w:left="480"/>
    </w:pPr>
  </w:style>
  <w:style w:type="character" w:styleId="Lienhypertexte">
    <w:name w:val="Hyperlink"/>
    <w:basedOn w:val="Policepardfaut"/>
    <w:uiPriority w:val="99"/>
    <w:unhideWhenUsed/>
    <w:rsid w:val="006246E9"/>
    <w:rPr>
      <w:color w:val="0000FF" w:themeColor="hyperlink"/>
      <w:u w:val="single"/>
    </w:rPr>
  </w:style>
  <w:style w:type="paragraph" w:styleId="Sansinterligne">
    <w:name w:val="No Spacing"/>
    <w:uiPriority w:val="1"/>
    <w:rsid w:val="00B303E7"/>
    <w:pPr>
      <w:spacing w:after="0" w:line="240" w:lineRule="auto"/>
    </w:pPr>
    <w:rPr>
      <w:rFonts w:eastAsiaTheme="minorEastAsia"/>
      <w:sz w:val="5"/>
      <w:szCs w:val="24"/>
      <w:lang w:val="en-GB" w:eastAsia="fr-FR"/>
    </w:rPr>
  </w:style>
  <w:style w:type="paragraph" w:styleId="Listepuces2">
    <w:name w:val="List Bullet 2"/>
    <w:basedOn w:val="Normalcentr"/>
    <w:uiPriority w:val="1"/>
    <w:unhideWhenUsed/>
    <w:qFormat/>
    <w:rsid w:val="00B303E7"/>
    <w:pPr>
      <w:numPr>
        <w:numId w:val="6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40"/>
      <w:ind w:right="360"/>
    </w:pPr>
    <w:rPr>
      <w:rFonts w:ascii="Century Gothic" w:hAnsi="Century Gothic"/>
      <w:i w:val="0"/>
      <w:color w:val="7F7F7F" w:themeColor="text1" w:themeTint="80"/>
      <w:sz w:val="20"/>
      <w:szCs w:val="24"/>
      <w:lang w:eastAsia="fr-FR"/>
    </w:rPr>
  </w:style>
  <w:style w:type="paragraph" w:styleId="Normalcentr">
    <w:name w:val="Block Text"/>
    <w:basedOn w:val="Normal"/>
    <w:uiPriority w:val="99"/>
    <w:semiHidden/>
    <w:unhideWhenUsed/>
    <w:rsid w:val="00B303E7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customStyle="1" w:styleId="FooterRight">
    <w:name w:val="Footer Right"/>
    <w:basedOn w:val="Pieddepage"/>
    <w:uiPriority w:val="99"/>
    <w:rsid w:val="00B303E7"/>
    <w:pPr>
      <w:tabs>
        <w:tab w:val="clear" w:pos="4536"/>
        <w:tab w:val="clear" w:pos="9072"/>
        <w:tab w:val="center" w:pos="4680"/>
        <w:tab w:val="right" w:pos="9360"/>
      </w:tabs>
      <w:spacing w:before="40"/>
      <w:jc w:val="right"/>
    </w:pPr>
    <w:rPr>
      <w:rFonts w:ascii="Century Gothic" w:eastAsiaTheme="minorEastAsia" w:hAnsi="Century Gothic"/>
      <w:color w:val="595959" w:themeColor="text1" w:themeTint="A6"/>
      <w:sz w:val="20"/>
      <w:szCs w:val="24"/>
      <w:lang w:eastAsia="fr-FR"/>
    </w:rPr>
  </w:style>
  <w:style w:type="character" w:styleId="lev">
    <w:name w:val="Strong"/>
    <w:basedOn w:val="Policepardfaut"/>
    <w:uiPriority w:val="22"/>
    <w:qFormat/>
    <w:rsid w:val="00642B7E"/>
    <w:rPr>
      <w:b/>
      <w:bCs/>
    </w:rPr>
  </w:style>
  <w:style w:type="character" w:customStyle="1" w:styleId="lienglossaire">
    <w:name w:val="lienglossaire"/>
    <w:basedOn w:val="Policepardfaut"/>
    <w:rsid w:val="00642B7E"/>
  </w:style>
  <w:style w:type="paragraph" w:styleId="NormalWeb">
    <w:name w:val="Normal (Web)"/>
    <w:basedOn w:val="Normal"/>
    <w:uiPriority w:val="99"/>
    <w:unhideWhenUsed/>
    <w:rsid w:val="00A46F4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Cs w:val="24"/>
      <w:lang w:eastAsia="fr-FR"/>
    </w:rPr>
  </w:style>
  <w:style w:type="character" w:customStyle="1" w:styleId="lang-en">
    <w:name w:val="lang-en"/>
    <w:basedOn w:val="Policepardfaut"/>
    <w:rsid w:val="00A46F4C"/>
  </w:style>
  <w:style w:type="character" w:customStyle="1" w:styleId="mw-headline">
    <w:name w:val="mw-headline"/>
    <w:basedOn w:val="Policepardfaut"/>
    <w:rsid w:val="002D3F73"/>
  </w:style>
  <w:style w:type="character" w:customStyle="1" w:styleId="nowrap">
    <w:name w:val="nowrap"/>
    <w:basedOn w:val="Policepardfaut"/>
    <w:rsid w:val="00C53C91"/>
  </w:style>
  <w:style w:type="paragraph" w:customStyle="1" w:styleId="SectionHeading">
    <w:name w:val="Section Heading"/>
    <w:basedOn w:val="Normal"/>
    <w:next w:val="Normal"/>
    <w:uiPriority w:val="99"/>
    <w:rsid w:val="008D1411"/>
    <w:pPr>
      <w:autoSpaceDE w:val="0"/>
      <w:autoSpaceDN w:val="0"/>
      <w:adjustRightInd w:val="0"/>
      <w:jc w:val="left"/>
    </w:pPr>
    <w:rPr>
      <w:rFonts w:ascii="HADGJG+Arial,Bold" w:hAnsi="HADGJG+Arial,Bold"/>
      <w:szCs w:val="24"/>
    </w:rPr>
  </w:style>
  <w:style w:type="paragraph" w:customStyle="1" w:styleId="Bullet1">
    <w:name w:val="Bullet 1"/>
    <w:basedOn w:val="Normal"/>
    <w:next w:val="Normal"/>
    <w:uiPriority w:val="99"/>
    <w:rsid w:val="008D1411"/>
    <w:pPr>
      <w:autoSpaceDE w:val="0"/>
      <w:autoSpaceDN w:val="0"/>
      <w:adjustRightInd w:val="0"/>
      <w:jc w:val="left"/>
    </w:pPr>
    <w:rPr>
      <w:rFonts w:ascii="HADGJG+Arial,Bold" w:hAnsi="HADGJG+Arial,Bold"/>
      <w:szCs w:val="24"/>
    </w:rPr>
  </w:style>
  <w:style w:type="paragraph" w:customStyle="1" w:styleId="niv1">
    <w:name w:val="niv1"/>
    <w:basedOn w:val="Normal"/>
    <w:rsid w:val="00AE592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3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4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9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4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7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0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0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0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&#233;mi\AppData\Roaming\Microsoft\Templates\STI2D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6BBCC-E2D5-4F77-AF2F-6DF2A3D64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STI2D.dotm</Template>
  <TotalTime>2</TotalTime>
  <Pages>2</Pages>
  <Words>138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Lycée Raymond Poincaré – Bar le Duc</Company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Rémi</dc:creator>
  <cp:lastModifiedBy>Rémi</cp:lastModifiedBy>
  <cp:revision>4</cp:revision>
  <cp:lastPrinted>2013-02-21T08:46:00Z</cp:lastPrinted>
  <dcterms:created xsi:type="dcterms:W3CDTF">2013-02-21T08:44:00Z</dcterms:created>
  <dcterms:modified xsi:type="dcterms:W3CDTF">2013-02-21T08:46:00Z</dcterms:modified>
</cp:coreProperties>
</file>